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6BCC8AF" w14:textId="5EE05A84" w:rsidR="00AD19E8" w:rsidRPr="00CF3F23" w:rsidRDefault="00AC212C" w:rsidP="00AC212C">
      <w:pPr>
        <w:autoSpaceDE w:val="0"/>
        <w:autoSpaceDN w:val="0"/>
        <w:adjustRightInd w:val="0"/>
        <w:spacing w:line="360" w:lineRule="auto"/>
        <w:jc w:val="right"/>
        <w:rPr>
          <w:rFonts w:ascii="Arial Narrow" w:eastAsia="Calibri" w:hAnsi="Arial Narrow" w:cs="Arial"/>
          <w:b/>
          <w:bCs/>
          <w:color w:val="000000"/>
          <w:sz w:val="20"/>
          <w:szCs w:val="20"/>
          <w:highlight w:val="yellow"/>
        </w:rPr>
      </w:pPr>
      <w:r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 xml:space="preserve">Załącznik </w:t>
      </w:r>
      <w:r w:rsidR="007D1204"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>7</w:t>
      </w:r>
      <w:r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 xml:space="preserve"> </w:t>
      </w:r>
      <w:r w:rsidR="00AD19E8"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>Umowa</w:t>
      </w:r>
      <w:r w:rsidR="001B4460"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 xml:space="preserve"> nr </w:t>
      </w:r>
      <w:r w:rsidR="00E723C3"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>……………………..</w:t>
      </w:r>
    </w:p>
    <w:p w14:paraId="736BD3C3" w14:textId="3A1E8E91" w:rsidR="006D453E" w:rsidRPr="00CF3F23" w:rsidRDefault="006D453E" w:rsidP="006D453E">
      <w:pPr>
        <w:autoSpaceDE w:val="0"/>
        <w:autoSpaceDN w:val="0"/>
        <w:adjustRightInd w:val="0"/>
        <w:spacing w:line="360" w:lineRule="auto"/>
        <w:rPr>
          <w:rFonts w:ascii="Arial Narrow" w:eastAsia="Calibri" w:hAnsi="Arial Narrow" w:cs="Arial"/>
          <w:color w:val="000000"/>
          <w:sz w:val="20"/>
          <w:szCs w:val="20"/>
        </w:rPr>
      </w:pPr>
    </w:p>
    <w:p w14:paraId="41502D36" w14:textId="77777777" w:rsidR="00EF5B26" w:rsidRPr="00CF3F23" w:rsidRDefault="00EF5B26" w:rsidP="006D453E">
      <w:pPr>
        <w:autoSpaceDE w:val="0"/>
        <w:autoSpaceDN w:val="0"/>
        <w:adjustRightInd w:val="0"/>
        <w:spacing w:line="360" w:lineRule="auto"/>
        <w:rPr>
          <w:rFonts w:ascii="Arial Narrow" w:eastAsia="Calibri" w:hAnsi="Arial Narrow" w:cs="Arial"/>
          <w:color w:val="000000"/>
          <w:sz w:val="20"/>
          <w:szCs w:val="20"/>
        </w:rPr>
      </w:pPr>
    </w:p>
    <w:p w14:paraId="0AA7D927" w14:textId="4921081E" w:rsidR="006D453E" w:rsidRPr="00CF3F23" w:rsidRDefault="006D453E" w:rsidP="006D453E">
      <w:pPr>
        <w:autoSpaceDE w:val="0"/>
        <w:autoSpaceDN w:val="0"/>
        <w:adjustRightInd w:val="0"/>
        <w:spacing w:line="360" w:lineRule="auto"/>
        <w:rPr>
          <w:rFonts w:ascii="Arial Narrow" w:eastAsia="Calibri" w:hAnsi="Arial Narrow" w:cs="Arial"/>
          <w:color w:val="000000"/>
          <w:sz w:val="20"/>
          <w:szCs w:val="20"/>
        </w:rPr>
      </w:pPr>
      <w:r w:rsidRPr="00CF3F23">
        <w:rPr>
          <w:rFonts w:ascii="Arial Narrow" w:eastAsia="Calibri" w:hAnsi="Arial Narrow" w:cs="Arial"/>
          <w:color w:val="000000"/>
          <w:sz w:val="20"/>
          <w:szCs w:val="20"/>
        </w:rPr>
        <w:t>zawarta w dniu</w:t>
      </w:r>
      <w:r w:rsidR="00F2590D" w:rsidRPr="00CF3F23">
        <w:rPr>
          <w:rFonts w:ascii="Arial Narrow" w:eastAsia="Calibri" w:hAnsi="Arial Narrow" w:cs="Arial"/>
          <w:color w:val="000000"/>
          <w:sz w:val="20"/>
          <w:szCs w:val="20"/>
        </w:rPr>
        <w:t xml:space="preserve"> </w:t>
      </w:r>
      <w:r w:rsidR="00F2590D" w:rsidRPr="00CF3F23">
        <w:rPr>
          <w:rFonts w:ascii="Arial Narrow" w:eastAsia="Calibri" w:hAnsi="Arial Narrow" w:cs="Arial"/>
          <w:b/>
          <w:sz w:val="20"/>
          <w:szCs w:val="20"/>
        </w:rPr>
        <w:t>………………</w:t>
      </w:r>
      <w:r w:rsidR="00B2446E" w:rsidRPr="00CF3F23">
        <w:rPr>
          <w:rFonts w:ascii="Arial Narrow" w:eastAsia="Calibri" w:hAnsi="Arial Narrow" w:cs="Arial"/>
          <w:b/>
          <w:sz w:val="20"/>
          <w:szCs w:val="20"/>
        </w:rPr>
        <w:t>…….</w:t>
      </w:r>
      <w:r w:rsidR="003C3217" w:rsidRPr="00CF3F23">
        <w:rPr>
          <w:rFonts w:ascii="Arial Narrow" w:eastAsia="Calibri" w:hAnsi="Arial Narrow" w:cs="Arial"/>
          <w:b/>
          <w:sz w:val="20"/>
          <w:szCs w:val="20"/>
        </w:rPr>
        <w:t xml:space="preserve"> r</w:t>
      </w:r>
      <w:r w:rsidR="003C3217" w:rsidRPr="00CF3F23">
        <w:rPr>
          <w:rFonts w:ascii="Arial Narrow" w:eastAsia="Calibri" w:hAnsi="Arial Narrow" w:cs="Arial"/>
          <w:b/>
          <w:color w:val="FF0000"/>
          <w:sz w:val="20"/>
          <w:szCs w:val="20"/>
        </w:rPr>
        <w:t>.</w:t>
      </w:r>
      <w:r w:rsidRPr="00CF3F23">
        <w:rPr>
          <w:rFonts w:ascii="Arial Narrow" w:eastAsia="Calibri" w:hAnsi="Arial Narrow" w:cs="Arial"/>
          <w:b/>
          <w:color w:val="FF0000"/>
          <w:sz w:val="20"/>
          <w:szCs w:val="20"/>
        </w:rPr>
        <w:t xml:space="preserve"> </w:t>
      </w:r>
      <w:r w:rsidRPr="00CF3F23">
        <w:rPr>
          <w:rFonts w:ascii="Arial Narrow" w:eastAsia="Calibri" w:hAnsi="Arial Narrow" w:cs="Arial"/>
          <w:color w:val="000000"/>
          <w:sz w:val="20"/>
          <w:szCs w:val="20"/>
        </w:rPr>
        <w:t>w Gdańsku pomiędzy:</w:t>
      </w:r>
    </w:p>
    <w:p w14:paraId="2B16CE21" w14:textId="77777777" w:rsidR="00AD6434" w:rsidRPr="00CF3F23" w:rsidRDefault="00AD6434" w:rsidP="009E10A5">
      <w:pPr>
        <w:autoSpaceDE w:val="0"/>
        <w:autoSpaceDN w:val="0"/>
        <w:adjustRightInd w:val="0"/>
        <w:spacing w:line="360" w:lineRule="auto"/>
        <w:jc w:val="both"/>
        <w:rPr>
          <w:rFonts w:ascii="Arial Narrow" w:eastAsia="Calibri" w:hAnsi="Arial Narrow" w:cs="Arial"/>
          <w:b/>
          <w:color w:val="000000"/>
          <w:sz w:val="20"/>
          <w:szCs w:val="20"/>
        </w:rPr>
      </w:pPr>
    </w:p>
    <w:p w14:paraId="44D477E7" w14:textId="6F1F9EAA" w:rsidR="009E10A5" w:rsidRPr="00CF3F23" w:rsidRDefault="001B4460" w:rsidP="009E10A5">
      <w:pPr>
        <w:autoSpaceDE w:val="0"/>
        <w:autoSpaceDN w:val="0"/>
        <w:adjustRightInd w:val="0"/>
        <w:spacing w:line="360" w:lineRule="auto"/>
        <w:jc w:val="both"/>
        <w:rPr>
          <w:rFonts w:ascii="Arial Narrow" w:eastAsia="Calibri" w:hAnsi="Arial Narrow" w:cs="Arial"/>
          <w:color w:val="000000"/>
          <w:sz w:val="20"/>
          <w:szCs w:val="20"/>
        </w:rPr>
      </w:pPr>
      <w:r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>Wykonawca</w:t>
      </w:r>
      <w:r w:rsidR="006D453E"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>:</w:t>
      </w:r>
      <w:r w:rsidR="006D453E" w:rsidRPr="00CF3F23">
        <w:rPr>
          <w:rFonts w:ascii="Arial Narrow" w:eastAsia="Calibri" w:hAnsi="Arial Narrow" w:cs="Arial"/>
          <w:color w:val="000000"/>
          <w:sz w:val="20"/>
          <w:szCs w:val="20"/>
        </w:rPr>
        <w:t xml:space="preserve"> </w:t>
      </w:r>
      <w:r w:rsidR="00D65260" w:rsidRPr="00CF3F23">
        <w:rPr>
          <w:rFonts w:ascii="Arial Narrow" w:eastAsia="Calibri" w:hAnsi="Arial Narrow" w:cs="Arial"/>
          <w:bCs/>
          <w:color w:val="000000"/>
          <w:sz w:val="20"/>
          <w:szCs w:val="20"/>
        </w:rPr>
        <w:t>……………………………………………………………………………………………………................................</w:t>
      </w:r>
      <w:r w:rsidR="009E10A5" w:rsidRPr="00CF3F23">
        <w:rPr>
          <w:rFonts w:ascii="Arial Narrow" w:eastAsia="Calibri" w:hAnsi="Arial Narrow" w:cs="Arial"/>
          <w:color w:val="000000"/>
          <w:sz w:val="20"/>
          <w:szCs w:val="20"/>
        </w:rPr>
        <w:t xml:space="preserve">, ul. </w:t>
      </w:r>
      <w:r w:rsidR="00D65260" w:rsidRPr="00CF3F23">
        <w:rPr>
          <w:rFonts w:ascii="Arial Narrow" w:eastAsia="Calibri" w:hAnsi="Arial Narrow" w:cs="Arial"/>
          <w:color w:val="000000"/>
          <w:sz w:val="20"/>
          <w:szCs w:val="20"/>
        </w:rPr>
        <w:t>………………………………………….</w:t>
      </w:r>
      <w:r w:rsidR="00445519" w:rsidRPr="00CF3F23">
        <w:rPr>
          <w:rFonts w:ascii="Arial Narrow" w:eastAsia="Calibri" w:hAnsi="Arial Narrow" w:cs="Arial"/>
          <w:color w:val="000000"/>
          <w:sz w:val="20"/>
          <w:szCs w:val="20"/>
        </w:rPr>
        <w:t>Gdańsk</w:t>
      </w:r>
      <w:r w:rsidR="00D65260" w:rsidRPr="00CF3F23">
        <w:rPr>
          <w:rFonts w:ascii="Arial Narrow" w:eastAsia="Calibri" w:hAnsi="Arial Narrow" w:cs="Arial"/>
          <w:color w:val="000000"/>
          <w:sz w:val="20"/>
          <w:szCs w:val="20"/>
        </w:rPr>
        <w:t xml:space="preserve"> (..….-……….)</w:t>
      </w:r>
      <w:r w:rsidR="009E10A5" w:rsidRPr="00CF3F23">
        <w:rPr>
          <w:rFonts w:ascii="Arial Narrow" w:eastAsia="Calibri" w:hAnsi="Arial Narrow" w:cs="Arial"/>
          <w:color w:val="000000"/>
          <w:sz w:val="20"/>
          <w:szCs w:val="20"/>
        </w:rPr>
        <w:t>, NIP:</w:t>
      </w:r>
      <w:r w:rsidR="00010EC1" w:rsidRPr="00CF3F23">
        <w:rPr>
          <w:rFonts w:ascii="Arial Narrow" w:hAnsi="Arial Narrow" w:cs="Arial"/>
          <w:sz w:val="20"/>
          <w:szCs w:val="20"/>
        </w:rPr>
        <w:t> </w:t>
      </w:r>
      <w:r w:rsidR="00D65260" w:rsidRPr="00CF3F23">
        <w:rPr>
          <w:rFonts w:ascii="Arial Narrow" w:eastAsia="Calibri" w:hAnsi="Arial Narrow" w:cs="Arial"/>
          <w:color w:val="000000"/>
          <w:sz w:val="20"/>
          <w:szCs w:val="20"/>
        </w:rPr>
        <w:t>……………………….</w:t>
      </w:r>
      <w:r w:rsidR="009E10A5" w:rsidRPr="00CF3F23">
        <w:rPr>
          <w:rFonts w:ascii="Arial Narrow" w:eastAsia="Calibri" w:hAnsi="Arial Narrow" w:cs="Arial"/>
          <w:color w:val="000000"/>
          <w:sz w:val="20"/>
          <w:szCs w:val="20"/>
        </w:rPr>
        <w:t>, REGON:</w:t>
      </w:r>
      <w:r w:rsidR="00D65260" w:rsidRPr="00CF3F23">
        <w:rPr>
          <w:rFonts w:ascii="Arial Narrow" w:eastAsia="Calibri" w:hAnsi="Arial Narrow" w:cs="Arial"/>
          <w:color w:val="000000"/>
          <w:sz w:val="20"/>
          <w:szCs w:val="20"/>
        </w:rPr>
        <w:t>…………………………</w:t>
      </w:r>
      <w:r w:rsidR="009E10A5" w:rsidRPr="00CF3F23">
        <w:rPr>
          <w:rFonts w:ascii="Arial Narrow" w:eastAsia="Calibri" w:hAnsi="Arial Narrow" w:cs="Arial"/>
          <w:color w:val="000000"/>
          <w:sz w:val="20"/>
          <w:szCs w:val="20"/>
        </w:rPr>
        <w:t xml:space="preserve"> </w:t>
      </w:r>
    </w:p>
    <w:p w14:paraId="61F56670" w14:textId="64C81007" w:rsidR="006D453E" w:rsidRPr="00CF3F23" w:rsidRDefault="006D453E" w:rsidP="009E10A5">
      <w:pPr>
        <w:autoSpaceDE w:val="0"/>
        <w:autoSpaceDN w:val="0"/>
        <w:adjustRightInd w:val="0"/>
        <w:spacing w:line="360" w:lineRule="auto"/>
        <w:jc w:val="both"/>
        <w:rPr>
          <w:rFonts w:ascii="Arial Narrow" w:eastAsia="Calibri" w:hAnsi="Arial Narrow" w:cs="Arial"/>
          <w:color w:val="000000"/>
          <w:sz w:val="20"/>
          <w:szCs w:val="20"/>
        </w:rPr>
      </w:pPr>
      <w:r w:rsidRPr="00CF3F23">
        <w:rPr>
          <w:rFonts w:ascii="Arial Narrow" w:eastAsia="Calibri" w:hAnsi="Arial Narrow" w:cs="Arial"/>
          <w:color w:val="000000"/>
          <w:sz w:val="20"/>
          <w:szCs w:val="20"/>
        </w:rPr>
        <w:t>reprezentowaną przez:</w:t>
      </w:r>
    </w:p>
    <w:p w14:paraId="0EE58EF0" w14:textId="44B475B0" w:rsidR="006D453E" w:rsidRPr="00CF3F23" w:rsidRDefault="001D288C" w:rsidP="006D453E">
      <w:pPr>
        <w:autoSpaceDE w:val="0"/>
        <w:autoSpaceDN w:val="0"/>
        <w:adjustRightInd w:val="0"/>
        <w:rPr>
          <w:rFonts w:ascii="Arial Narrow" w:eastAsia="Calibri" w:hAnsi="Arial Narrow" w:cs="Arial"/>
          <w:color w:val="000000"/>
          <w:sz w:val="20"/>
          <w:szCs w:val="20"/>
        </w:rPr>
      </w:pPr>
      <w:r w:rsidRPr="00CF3F23">
        <w:rPr>
          <w:rFonts w:ascii="Arial Narrow" w:eastAsia="Calibri" w:hAnsi="Arial Narrow" w:cs="Arial"/>
          <w:color w:val="000000"/>
          <w:sz w:val="20"/>
          <w:szCs w:val="20"/>
        </w:rPr>
        <w:t>…………………………………………..</w:t>
      </w:r>
      <w:r w:rsidR="009E10A5" w:rsidRPr="00CF3F23">
        <w:rPr>
          <w:rFonts w:ascii="Arial Narrow" w:eastAsia="Calibri" w:hAnsi="Arial Narrow" w:cs="Arial"/>
          <w:color w:val="000000"/>
          <w:sz w:val="20"/>
          <w:szCs w:val="20"/>
        </w:rPr>
        <w:t xml:space="preserve"> –  </w:t>
      </w:r>
      <w:r w:rsidRPr="00CF3F23">
        <w:rPr>
          <w:rFonts w:ascii="Arial Narrow" w:eastAsia="Calibri" w:hAnsi="Arial Narrow" w:cs="Arial"/>
          <w:color w:val="000000"/>
          <w:sz w:val="20"/>
          <w:szCs w:val="20"/>
        </w:rPr>
        <w:t>……………………………………………</w:t>
      </w:r>
    </w:p>
    <w:p w14:paraId="1C6C605C" w14:textId="77777777" w:rsidR="00AD6434" w:rsidRPr="00CF3F23" w:rsidRDefault="00AD6434" w:rsidP="006D453E">
      <w:pPr>
        <w:autoSpaceDE w:val="0"/>
        <w:autoSpaceDN w:val="0"/>
        <w:adjustRightInd w:val="0"/>
        <w:spacing w:line="360" w:lineRule="auto"/>
        <w:rPr>
          <w:rFonts w:ascii="Arial Narrow" w:eastAsia="Calibri" w:hAnsi="Arial Narrow" w:cs="Arial"/>
          <w:b/>
          <w:color w:val="000000"/>
          <w:sz w:val="20"/>
          <w:szCs w:val="20"/>
        </w:rPr>
      </w:pPr>
    </w:p>
    <w:p w14:paraId="17A93F2B" w14:textId="6AD8DB92" w:rsidR="006D453E" w:rsidRPr="00CF3F23" w:rsidRDefault="006D453E" w:rsidP="006D453E">
      <w:pPr>
        <w:autoSpaceDE w:val="0"/>
        <w:autoSpaceDN w:val="0"/>
        <w:adjustRightInd w:val="0"/>
        <w:spacing w:line="360" w:lineRule="auto"/>
        <w:rPr>
          <w:rFonts w:ascii="Arial Narrow" w:eastAsia="Calibri" w:hAnsi="Arial Narrow" w:cs="Arial"/>
          <w:b/>
          <w:color w:val="000000"/>
          <w:sz w:val="20"/>
          <w:szCs w:val="20"/>
        </w:rPr>
      </w:pPr>
      <w:r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>a</w:t>
      </w:r>
    </w:p>
    <w:p w14:paraId="52E90E04" w14:textId="19931C28" w:rsidR="006D453E" w:rsidRPr="00CF3F23" w:rsidRDefault="001B4460" w:rsidP="006D453E">
      <w:pPr>
        <w:autoSpaceDE w:val="0"/>
        <w:autoSpaceDN w:val="0"/>
        <w:adjustRightInd w:val="0"/>
        <w:spacing w:line="360" w:lineRule="auto"/>
        <w:jc w:val="both"/>
        <w:rPr>
          <w:rFonts w:ascii="Arial Narrow" w:eastAsia="Calibri" w:hAnsi="Arial Narrow" w:cs="Arial"/>
          <w:color w:val="000000"/>
          <w:sz w:val="20"/>
          <w:szCs w:val="20"/>
          <w:lang w:bidi="pl-PL"/>
        </w:rPr>
      </w:pPr>
      <w:r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>Zamawiający</w:t>
      </w:r>
      <w:r w:rsidR="006D453E"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>:</w:t>
      </w:r>
      <w:r w:rsidR="00DA45D1"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 xml:space="preserve"> </w:t>
      </w:r>
      <w:r w:rsidR="000D23AC" w:rsidRPr="00CF3F23">
        <w:rPr>
          <w:rFonts w:ascii="Arial Narrow" w:eastAsia="Calibri" w:hAnsi="Arial Narrow" w:cs="Arial"/>
          <w:color w:val="000000"/>
          <w:sz w:val="20"/>
          <w:szCs w:val="20"/>
          <w:lang w:bidi="pl-PL"/>
        </w:rPr>
        <w:t xml:space="preserve">Pozytywne Inicjatywy – Edukacja Sp. z o.o. </w:t>
      </w:r>
      <w:r w:rsidR="00DA45D1" w:rsidRPr="00CF3F23">
        <w:rPr>
          <w:rFonts w:ascii="Arial Narrow" w:eastAsia="Calibri" w:hAnsi="Arial Narrow" w:cs="Arial"/>
          <w:color w:val="000000"/>
          <w:sz w:val="20"/>
          <w:szCs w:val="20"/>
        </w:rPr>
        <w:t xml:space="preserve">z </w:t>
      </w:r>
      <w:r w:rsidR="006D453E" w:rsidRPr="00CF3F23">
        <w:rPr>
          <w:rFonts w:ascii="Arial Narrow" w:eastAsia="Calibri" w:hAnsi="Arial Narrow" w:cs="Arial"/>
          <w:color w:val="000000"/>
          <w:sz w:val="20"/>
          <w:szCs w:val="20"/>
        </w:rPr>
        <w:t>siedzibą w Pucku</w:t>
      </w:r>
      <w:r w:rsidR="00DE0409" w:rsidRPr="00CF3F23">
        <w:rPr>
          <w:rFonts w:ascii="Arial Narrow" w:eastAsia="Calibri" w:hAnsi="Arial Narrow" w:cs="Arial"/>
          <w:color w:val="000000"/>
          <w:sz w:val="20"/>
          <w:szCs w:val="20"/>
        </w:rPr>
        <w:t xml:space="preserve"> (84-100), ul. Przebendowskiego 12,  </w:t>
      </w:r>
      <w:r w:rsidR="006D453E" w:rsidRPr="00CF3F23">
        <w:rPr>
          <w:rFonts w:ascii="Arial Narrow" w:eastAsia="Calibri" w:hAnsi="Arial Narrow" w:cs="Arial"/>
          <w:color w:val="000000"/>
          <w:sz w:val="20"/>
          <w:szCs w:val="20"/>
        </w:rPr>
        <w:t xml:space="preserve">NIP: </w:t>
      </w:r>
      <w:r w:rsidR="000D23AC" w:rsidRPr="00CF3F23">
        <w:rPr>
          <w:rFonts w:ascii="Arial Narrow" w:eastAsia="Calibri" w:hAnsi="Arial Narrow" w:cs="Arial"/>
          <w:color w:val="000000"/>
          <w:sz w:val="20"/>
          <w:szCs w:val="20"/>
          <w:lang w:bidi="pl-PL"/>
        </w:rPr>
        <w:t>5871689332</w:t>
      </w:r>
      <w:r w:rsidR="00D65260" w:rsidRPr="00CF3F23">
        <w:rPr>
          <w:rFonts w:ascii="Arial Narrow" w:eastAsia="Calibri" w:hAnsi="Arial Narrow" w:cs="Arial"/>
          <w:color w:val="000000"/>
          <w:sz w:val="20"/>
          <w:szCs w:val="20"/>
        </w:rPr>
        <w:t xml:space="preserve">, REGON: </w:t>
      </w:r>
      <w:r w:rsidR="000D23AC" w:rsidRPr="00CF3F23">
        <w:rPr>
          <w:rFonts w:ascii="Arial Narrow" w:eastAsia="Calibri" w:hAnsi="Arial Narrow" w:cs="Arial"/>
          <w:color w:val="000000"/>
          <w:sz w:val="20"/>
          <w:szCs w:val="20"/>
          <w:lang w:bidi="pl-PL"/>
        </w:rPr>
        <w:t>221092650</w:t>
      </w:r>
    </w:p>
    <w:p w14:paraId="51CB8E89" w14:textId="77777777" w:rsidR="006D453E" w:rsidRPr="00CF3F23" w:rsidRDefault="006D453E" w:rsidP="006D453E">
      <w:pPr>
        <w:autoSpaceDE w:val="0"/>
        <w:autoSpaceDN w:val="0"/>
        <w:adjustRightInd w:val="0"/>
        <w:spacing w:line="360" w:lineRule="auto"/>
        <w:jc w:val="both"/>
        <w:rPr>
          <w:rFonts w:ascii="Arial Narrow" w:eastAsia="Calibri" w:hAnsi="Arial Narrow" w:cs="Arial"/>
          <w:b/>
          <w:color w:val="000000"/>
          <w:sz w:val="20"/>
          <w:szCs w:val="20"/>
        </w:rPr>
      </w:pPr>
      <w:r w:rsidRPr="00CF3F23">
        <w:rPr>
          <w:rFonts w:ascii="Arial Narrow" w:eastAsia="Calibri" w:hAnsi="Arial Narrow" w:cs="Arial"/>
          <w:color w:val="000000"/>
          <w:sz w:val="20"/>
          <w:szCs w:val="20"/>
        </w:rPr>
        <w:t xml:space="preserve">reprezentowaną przez: </w:t>
      </w:r>
    </w:p>
    <w:p w14:paraId="09280ADE" w14:textId="77777777" w:rsidR="006D453E" w:rsidRPr="00CF3F23" w:rsidRDefault="006D453E" w:rsidP="006D453E">
      <w:pPr>
        <w:autoSpaceDE w:val="0"/>
        <w:autoSpaceDN w:val="0"/>
        <w:adjustRightInd w:val="0"/>
        <w:spacing w:line="360" w:lineRule="auto"/>
        <w:jc w:val="both"/>
        <w:rPr>
          <w:rFonts w:ascii="Arial Narrow" w:eastAsia="Calibri" w:hAnsi="Arial Narrow" w:cs="Arial"/>
          <w:b/>
          <w:color w:val="000000"/>
          <w:sz w:val="20"/>
          <w:szCs w:val="20"/>
        </w:rPr>
      </w:pPr>
      <w:r w:rsidRPr="00CF3F23">
        <w:rPr>
          <w:rFonts w:ascii="Arial Narrow" w:eastAsia="Calibri" w:hAnsi="Arial Narrow" w:cs="Arial"/>
          <w:b/>
          <w:sz w:val="20"/>
          <w:szCs w:val="20"/>
        </w:rPr>
        <w:t>Piotra Szeląga – Wiceprezesa Zarządu</w:t>
      </w:r>
    </w:p>
    <w:p w14:paraId="06187043" w14:textId="029D6A11" w:rsidR="00A26B95" w:rsidRPr="00CF3F23" w:rsidRDefault="006D453E" w:rsidP="00EF5B26">
      <w:pPr>
        <w:autoSpaceDE w:val="0"/>
        <w:autoSpaceDN w:val="0"/>
        <w:adjustRightInd w:val="0"/>
        <w:spacing w:line="360" w:lineRule="auto"/>
        <w:jc w:val="both"/>
        <w:rPr>
          <w:rFonts w:ascii="Arial Narrow" w:eastAsia="Calibri" w:hAnsi="Arial Narrow" w:cs="Arial"/>
          <w:b/>
          <w:color w:val="000000"/>
          <w:sz w:val="20"/>
          <w:szCs w:val="20"/>
        </w:rPr>
      </w:pPr>
      <w:r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>Pawła Pustelnika – Członka Zarządu</w:t>
      </w:r>
    </w:p>
    <w:p w14:paraId="6BFAC685" w14:textId="08A1AFF6" w:rsidR="00EF5B26" w:rsidRPr="00CF3F23" w:rsidRDefault="00EF5B26" w:rsidP="00EF5B26">
      <w:pPr>
        <w:autoSpaceDE w:val="0"/>
        <w:autoSpaceDN w:val="0"/>
        <w:adjustRightInd w:val="0"/>
        <w:spacing w:line="360" w:lineRule="auto"/>
        <w:jc w:val="both"/>
        <w:rPr>
          <w:rFonts w:ascii="Arial Narrow" w:eastAsia="Calibri" w:hAnsi="Arial Narrow" w:cs="Arial"/>
          <w:b/>
          <w:color w:val="000000"/>
          <w:sz w:val="20"/>
          <w:szCs w:val="20"/>
        </w:rPr>
      </w:pPr>
    </w:p>
    <w:p w14:paraId="3DE827BD" w14:textId="77777777" w:rsidR="00EF5B26" w:rsidRPr="00CF3F23" w:rsidRDefault="00EF5B26" w:rsidP="00EF5B26">
      <w:pPr>
        <w:autoSpaceDE w:val="0"/>
        <w:autoSpaceDN w:val="0"/>
        <w:adjustRightInd w:val="0"/>
        <w:spacing w:line="360" w:lineRule="auto"/>
        <w:jc w:val="both"/>
        <w:rPr>
          <w:rFonts w:ascii="Arial Narrow" w:eastAsia="Calibri" w:hAnsi="Arial Narrow" w:cs="Arial"/>
          <w:b/>
          <w:color w:val="000000"/>
          <w:sz w:val="20"/>
          <w:szCs w:val="20"/>
        </w:rPr>
      </w:pPr>
    </w:p>
    <w:p w14:paraId="729775C1" w14:textId="77777777" w:rsidR="00AD19E8" w:rsidRPr="00CF3F23" w:rsidRDefault="00AD19E8" w:rsidP="00AD19E8">
      <w:pPr>
        <w:autoSpaceDE w:val="0"/>
        <w:autoSpaceDN w:val="0"/>
        <w:adjustRightInd w:val="0"/>
        <w:spacing w:line="360" w:lineRule="auto"/>
        <w:jc w:val="center"/>
        <w:rPr>
          <w:rFonts w:ascii="Arial Narrow" w:eastAsia="Calibri" w:hAnsi="Arial Narrow" w:cs="Arial"/>
          <w:b/>
          <w:bCs/>
          <w:color w:val="000000"/>
          <w:sz w:val="20"/>
          <w:szCs w:val="20"/>
        </w:rPr>
      </w:pPr>
      <w:r w:rsidRPr="00CF3F23">
        <w:rPr>
          <w:rFonts w:ascii="Arial Narrow" w:eastAsia="Calibri" w:hAnsi="Arial Narrow" w:cs="Arial"/>
          <w:b/>
          <w:color w:val="000000"/>
          <w:sz w:val="20"/>
          <w:szCs w:val="20"/>
        </w:rPr>
        <w:t xml:space="preserve">§ </w:t>
      </w:r>
      <w:r w:rsidRPr="00CF3F23">
        <w:rPr>
          <w:rFonts w:ascii="Arial Narrow" w:eastAsia="Calibri" w:hAnsi="Arial Narrow" w:cs="Arial"/>
          <w:b/>
          <w:bCs/>
          <w:color w:val="000000"/>
          <w:sz w:val="20"/>
          <w:szCs w:val="20"/>
        </w:rPr>
        <w:t>1.</w:t>
      </w:r>
    </w:p>
    <w:p w14:paraId="378D6EE4" w14:textId="77777777" w:rsidR="00AD19E8" w:rsidRPr="00CF3F23" w:rsidRDefault="00AD19E8" w:rsidP="00AD19E8">
      <w:pPr>
        <w:autoSpaceDE w:val="0"/>
        <w:autoSpaceDN w:val="0"/>
        <w:adjustRightInd w:val="0"/>
        <w:spacing w:line="360" w:lineRule="auto"/>
        <w:jc w:val="center"/>
        <w:rPr>
          <w:rFonts w:ascii="Arial Narrow" w:eastAsia="Calibri" w:hAnsi="Arial Narrow" w:cs="Arial"/>
          <w:b/>
          <w:bCs/>
          <w:color w:val="000000"/>
          <w:sz w:val="20"/>
          <w:szCs w:val="20"/>
        </w:rPr>
      </w:pPr>
      <w:r w:rsidRPr="00CF3F23">
        <w:rPr>
          <w:rFonts w:ascii="Arial Narrow" w:eastAsia="Calibri" w:hAnsi="Arial Narrow" w:cs="Arial"/>
          <w:b/>
          <w:bCs/>
          <w:color w:val="000000"/>
          <w:sz w:val="20"/>
          <w:szCs w:val="20"/>
        </w:rPr>
        <w:t xml:space="preserve">Przedmiot </w:t>
      </w:r>
      <w:r w:rsidR="00F97829" w:rsidRPr="00CF3F23">
        <w:rPr>
          <w:rFonts w:ascii="Arial Narrow" w:eastAsia="Calibri" w:hAnsi="Arial Narrow" w:cs="Arial"/>
          <w:b/>
          <w:bCs/>
          <w:color w:val="000000"/>
          <w:sz w:val="20"/>
          <w:szCs w:val="20"/>
        </w:rPr>
        <w:t>umowy</w:t>
      </w:r>
    </w:p>
    <w:p w14:paraId="56C0985E" w14:textId="77777777" w:rsidR="001D7C1A" w:rsidRPr="001D7C1A" w:rsidRDefault="001D7C1A" w:rsidP="001D7C1A">
      <w:pPr>
        <w:numPr>
          <w:ilvl w:val="0"/>
          <w:numId w:val="29"/>
        </w:numPr>
        <w:spacing w:line="360" w:lineRule="auto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t xml:space="preserve">Przedmiotem zamówienia jest świadczenie usługi indywidualnego poradnictwa z zakresu edukacji włączającej dla rodziców/opiekunów prawnych dzieci będących uczestnikami projektu. </w:t>
      </w:r>
    </w:p>
    <w:p w14:paraId="35A222AB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</w:p>
    <w:p w14:paraId="2818CFC4" w14:textId="77777777" w:rsidR="001D7C1A" w:rsidRPr="001D7C1A" w:rsidRDefault="001D7C1A" w:rsidP="001D7C1A">
      <w:pPr>
        <w:numPr>
          <w:ilvl w:val="0"/>
          <w:numId w:val="29"/>
        </w:numPr>
        <w:spacing w:line="360" w:lineRule="auto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t>Świadczenie usługi zostało podzielone na trzy części, każda w wymiarze:</w:t>
      </w:r>
    </w:p>
    <w:p w14:paraId="5AE75D48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</w:p>
    <w:p w14:paraId="78F26D24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t>Część I:</w:t>
      </w:r>
    </w:p>
    <w:p w14:paraId="0752040E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t xml:space="preserve">Wymiar usługi: Łącznie 50 godzin dydaktycznych dla minimalnej liczby 10 rodziców/opiekunów prawnych dzieci będących uczniami placówki objętej wsparciem: </w:t>
      </w:r>
    </w:p>
    <w:p w14:paraId="707237DE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</w:p>
    <w:tbl>
      <w:tblPr>
        <w:tblStyle w:val="Tabela-Siatka"/>
        <w:tblW w:w="0" w:type="auto"/>
        <w:tblInd w:w="137" w:type="dxa"/>
        <w:tblLook w:val="04A0" w:firstRow="1" w:lastRow="0" w:firstColumn="1" w:lastColumn="0" w:noHBand="0" w:noVBand="1"/>
      </w:tblPr>
      <w:tblGrid>
        <w:gridCol w:w="2126"/>
        <w:gridCol w:w="2268"/>
        <w:gridCol w:w="2268"/>
        <w:gridCol w:w="2694"/>
      </w:tblGrid>
      <w:tr w:rsidR="001D7C1A" w:rsidRPr="001D7C1A" w14:paraId="08B38952" w14:textId="77777777" w:rsidTr="006D3AC8">
        <w:tc>
          <w:tcPr>
            <w:tcW w:w="2126" w:type="dxa"/>
          </w:tcPr>
          <w:p w14:paraId="68D634FC" w14:textId="48F70B6F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Przedmiotu zamówienia</w:t>
            </w:r>
            <w:r w:rsidR="006D3AC8"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w części I</w:t>
            </w:r>
          </w:p>
        </w:tc>
        <w:tc>
          <w:tcPr>
            <w:tcW w:w="2268" w:type="dxa"/>
          </w:tcPr>
          <w:p w14:paraId="7CBB92C4" w14:textId="17A16699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Liczba godzin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dydaktycznych (45 min)</w:t>
            </w:r>
          </w:p>
        </w:tc>
        <w:tc>
          <w:tcPr>
            <w:tcW w:w="2268" w:type="dxa"/>
          </w:tcPr>
          <w:p w14:paraId="42FA66A2" w14:textId="77777777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Minimalna liczba rodziców/opiekunów objętych wsparciem</w:t>
            </w:r>
          </w:p>
        </w:tc>
        <w:tc>
          <w:tcPr>
            <w:tcW w:w="2694" w:type="dxa"/>
          </w:tcPr>
          <w:p w14:paraId="1B403164" w14:textId="77777777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Placówka objęte wsparciem</w:t>
            </w:r>
          </w:p>
        </w:tc>
      </w:tr>
      <w:tr w:rsidR="001D7C1A" w:rsidRPr="001D7C1A" w14:paraId="5066CA76" w14:textId="77777777" w:rsidTr="006D3AC8">
        <w:trPr>
          <w:trHeight w:val="837"/>
        </w:trPr>
        <w:tc>
          <w:tcPr>
            <w:tcW w:w="2126" w:type="dxa"/>
          </w:tcPr>
          <w:p w14:paraId="6AA7C6E8" w14:textId="018368F5" w:rsidR="001D7C1A" w:rsidRPr="001D7C1A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Poradnictwo indywidualne </w:t>
            </w:r>
            <w:r w:rsidR="001D7C1A"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w</w:t>
            </w:r>
            <w:r w:rsidR="001D7C1A"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="001D7C1A"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Gdańsku</w:t>
            </w:r>
          </w:p>
        </w:tc>
        <w:tc>
          <w:tcPr>
            <w:tcW w:w="2268" w:type="dxa"/>
          </w:tcPr>
          <w:p w14:paraId="67C1ED7C" w14:textId="565FC31E" w:rsidR="001D7C1A" w:rsidRPr="001D7C1A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       </w:t>
            </w:r>
            <w:r w:rsidR="001D7C1A"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50</w:t>
            </w:r>
          </w:p>
        </w:tc>
        <w:tc>
          <w:tcPr>
            <w:tcW w:w="2268" w:type="dxa"/>
          </w:tcPr>
          <w:p w14:paraId="17E76D18" w14:textId="6D3DFEB0" w:rsidR="001D7C1A" w:rsidRPr="001D7C1A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       </w:t>
            </w:r>
            <w:r w:rsidR="001D7C1A"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10</w:t>
            </w:r>
          </w:p>
        </w:tc>
        <w:tc>
          <w:tcPr>
            <w:tcW w:w="2694" w:type="dxa"/>
          </w:tcPr>
          <w:p w14:paraId="2450F229" w14:textId="6A92542E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Po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zytywna SP im. Arkadiusza Arama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Rybickiego w Gdańsku</w:t>
            </w:r>
          </w:p>
        </w:tc>
      </w:tr>
    </w:tbl>
    <w:p w14:paraId="1271FA38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</w:p>
    <w:p w14:paraId="3998F8A8" w14:textId="0567B863" w:rsidR="001D7C1A" w:rsidRPr="001D7C1A" w:rsidRDefault="001D7C1A" w:rsidP="001D7C1A">
      <w:pPr>
        <w:spacing w:line="360" w:lineRule="auto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t xml:space="preserve"> Godziny i organizacja warsztatów:</w:t>
      </w:r>
    </w:p>
    <w:p w14:paraId="3C88155B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t>- Ekspert/Eksperci/Trener/Trenerzy świadczyć będzie/będą usługę poradnictwa średnio 20 godzin dydaktycznych (po 45 min) w miesiącu. Wymiar zaangażowania 50 godzin dydaktycznych w I części zamówienia realizowanych w terminie od 7.01.2026 r. do 21.12.2026 r. z pominięciem dat: 27 czerwca-31 sierpnia 2026 r.;</w:t>
      </w:r>
    </w:p>
    <w:p w14:paraId="4BA8131C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t>- Spotkania będą prowadzone w dni robocze w przedziale godzinowym od 15:00 do 20:00, z możliwością ustalenia indywidualnego terminu z rodzicem/opiekunem prawnym.</w:t>
      </w:r>
    </w:p>
    <w:p w14:paraId="09F1E4DA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lastRenderedPageBreak/>
        <w:t>- Godziny pracy będą dostosowywane elastycznie do potrzeb uczestników z zachowaniem wykazanego powyżej wymiaru czasu pracy;</w:t>
      </w:r>
    </w:p>
    <w:p w14:paraId="1FE54435" w14:textId="11CA0DB6" w:rsid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t>- Zamawiający zastrzega sobie możliwość przesunięcia terminu pojedynczych zajęć wynikających z ustalonego harmonogramu. Przesunięcie może nastąpić z ważnej przyczyny wskazanej przez Dyrektora placówki. Decyzja taka zostanie przekazana Wykonawcy najpóźniej 3 dni przed terminem planowanych zajęć.</w:t>
      </w:r>
    </w:p>
    <w:p w14:paraId="0F7CB54B" w14:textId="16E031BF" w:rsid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</w:p>
    <w:p w14:paraId="494C7A5B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t>Część II:</w:t>
      </w:r>
    </w:p>
    <w:p w14:paraId="15FEC2B0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t>Wymiar usługi: Łącznie 110 godzin dydaktycznych dla minimalnej liczby 22 rodziców/opiekunów prawnych dzieci będących uczniami placówek objętych wsparciem:</w:t>
      </w:r>
    </w:p>
    <w:tbl>
      <w:tblPr>
        <w:tblStyle w:val="Tabela-Siatka"/>
        <w:tblW w:w="9776" w:type="dxa"/>
        <w:tblLook w:val="04A0" w:firstRow="1" w:lastRow="0" w:firstColumn="1" w:lastColumn="0" w:noHBand="0" w:noVBand="1"/>
      </w:tblPr>
      <w:tblGrid>
        <w:gridCol w:w="2265"/>
        <w:gridCol w:w="2265"/>
        <w:gridCol w:w="1702"/>
        <w:gridCol w:w="3544"/>
      </w:tblGrid>
      <w:tr w:rsidR="001D7C1A" w:rsidRPr="001D7C1A" w14:paraId="4769CE2F" w14:textId="77777777" w:rsidTr="001D7C1A">
        <w:tc>
          <w:tcPr>
            <w:tcW w:w="2265" w:type="dxa"/>
          </w:tcPr>
          <w:p w14:paraId="697F944E" w14:textId="77777777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Przedmiotu zamówienia w części II</w:t>
            </w:r>
          </w:p>
        </w:tc>
        <w:tc>
          <w:tcPr>
            <w:tcW w:w="2265" w:type="dxa"/>
          </w:tcPr>
          <w:p w14:paraId="5E696148" w14:textId="6714B062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Liczba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godzin dydaktycznych (45 min)</w:t>
            </w:r>
          </w:p>
        </w:tc>
        <w:tc>
          <w:tcPr>
            <w:tcW w:w="1702" w:type="dxa"/>
          </w:tcPr>
          <w:p w14:paraId="0BC5E50B" w14:textId="77777777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Minimalna liczba rodziców/opiekunów objętych wsparciem</w:t>
            </w:r>
          </w:p>
        </w:tc>
        <w:tc>
          <w:tcPr>
            <w:tcW w:w="3544" w:type="dxa"/>
          </w:tcPr>
          <w:p w14:paraId="41F0A153" w14:textId="77777777" w:rsidR="001D7C1A" w:rsidRPr="001D7C1A" w:rsidRDefault="001D7C1A" w:rsidP="006D3AC8">
            <w:pPr>
              <w:spacing w:line="360" w:lineRule="auto"/>
              <w:ind w:left="284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Placówki objęte wsparciem</w:t>
            </w:r>
          </w:p>
        </w:tc>
      </w:tr>
      <w:tr w:rsidR="001D7C1A" w:rsidRPr="001D7C1A" w14:paraId="3D4D2488" w14:textId="77777777" w:rsidTr="001D7C1A">
        <w:tc>
          <w:tcPr>
            <w:tcW w:w="2265" w:type="dxa"/>
          </w:tcPr>
          <w:p w14:paraId="47B505CF" w14:textId="6E58D90B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Poradnictwo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indywidualne</w:t>
            </w:r>
          </w:p>
          <w:p w14:paraId="27D0B97E" w14:textId="599CA47B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w powiecie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puckim</w:t>
            </w:r>
          </w:p>
        </w:tc>
        <w:tc>
          <w:tcPr>
            <w:tcW w:w="2265" w:type="dxa"/>
          </w:tcPr>
          <w:p w14:paraId="0D68CD2D" w14:textId="77777777" w:rsidR="001D7C1A" w:rsidRPr="001D7C1A" w:rsidRDefault="001D7C1A" w:rsidP="006D3AC8">
            <w:pPr>
              <w:spacing w:line="360" w:lineRule="auto"/>
              <w:ind w:left="284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110</w:t>
            </w:r>
          </w:p>
        </w:tc>
        <w:tc>
          <w:tcPr>
            <w:tcW w:w="1702" w:type="dxa"/>
          </w:tcPr>
          <w:p w14:paraId="0893E5E2" w14:textId="77777777" w:rsidR="001D7C1A" w:rsidRPr="001D7C1A" w:rsidRDefault="001D7C1A" w:rsidP="006D3AC8">
            <w:pPr>
              <w:spacing w:line="360" w:lineRule="auto"/>
              <w:ind w:left="284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22</w:t>
            </w:r>
          </w:p>
        </w:tc>
        <w:tc>
          <w:tcPr>
            <w:tcW w:w="3544" w:type="dxa"/>
          </w:tcPr>
          <w:p w14:paraId="26C1FC57" w14:textId="34AE1FF5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1. SP Małe Morze im.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ks. J. Kaczkowskiego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w Pucku;</w:t>
            </w:r>
          </w:p>
          <w:p w14:paraId="0DFEF8DE" w14:textId="780F9D49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2. Technikum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Informatyczne im. M.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Płażyńskiego w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Pucku;</w:t>
            </w:r>
          </w:p>
          <w:p w14:paraId="738C422D" w14:textId="60F61C5D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3. Liceum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Akademickie im. M.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Płażyńskiego w</w:t>
            </w:r>
          </w:p>
          <w:p w14:paraId="66D39D46" w14:textId="77777777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Pucku;</w:t>
            </w:r>
          </w:p>
          <w:p w14:paraId="0767DC41" w14:textId="3268EDB2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4. I LO z Oddziałami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Dwujęzycznymi im. S.</w:t>
            </w:r>
          </w:p>
          <w:p w14:paraId="36795E70" w14:textId="77777777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Żeromskiego w Pucku;</w:t>
            </w:r>
          </w:p>
          <w:p w14:paraId="5CF510F7" w14:textId="54D3EEC1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5. Powiatowy Zespół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Szkół im. S.</w:t>
            </w:r>
            <w:r w:rsidR="006D3AC8"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Staszica w</w:t>
            </w:r>
          </w:p>
          <w:p w14:paraId="3B8CB41E" w14:textId="0AA10DEE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tym: LO, technikum,</w:t>
            </w:r>
            <w:r w:rsidR="006D3AC8"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szkoła branżowa I st.</w:t>
            </w:r>
          </w:p>
          <w:p w14:paraId="1FE6BB9E" w14:textId="77777777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w Kłaninie;</w:t>
            </w:r>
          </w:p>
          <w:p w14:paraId="3C986450" w14:textId="41B54A6C" w:rsidR="001D7C1A" w:rsidRPr="001D7C1A" w:rsidRDefault="001D7C1A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6. Powiatowe CKZiU</w:t>
            </w:r>
            <w:r w:rsidR="006D3AC8"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w Pucku w tym:</w:t>
            </w:r>
            <w:r w:rsidR="006D3AC8"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technikum i szkołą</w:t>
            </w:r>
            <w:r w:rsidR="006D3AC8"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branżowa I st. w</w:t>
            </w:r>
            <w:r w:rsidR="006D3AC8"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1D7C1A">
              <w:rPr>
                <w:rFonts w:ascii="Arial Narrow" w:hAnsi="Arial Narrow" w:cs="Arial"/>
                <w:sz w:val="20"/>
                <w:szCs w:val="20"/>
                <w:lang w:bidi="pl-PL"/>
              </w:rPr>
              <w:t>Pucku;</w:t>
            </w:r>
          </w:p>
        </w:tc>
      </w:tr>
    </w:tbl>
    <w:p w14:paraId="537F5C95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t>Godziny i organizacja warsztatów:</w:t>
      </w:r>
    </w:p>
    <w:p w14:paraId="580F9E8A" w14:textId="77777777" w:rsidR="001D7C1A" w:rsidRPr="001D7C1A" w:rsidRDefault="001D7C1A" w:rsidP="001D7C1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1D7C1A">
        <w:rPr>
          <w:rFonts w:ascii="Arial Narrow" w:hAnsi="Arial Narrow" w:cs="Arial"/>
          <w:sz w:val="20"/>
          <w:szCs w:val="20"/>
          <w:lang w:bidi="pl-PL"/>
        </w:rPr>
        <w:t>- Ekspert/Eksperci/Trener/Trenerzy świadczyć będzie/będą usługę poradnictwa średnio 20 godzin dydaktycznych (po 45 min) w miesiącu. Wymiar zaangażowania 110 godzin dydaktycznych w II części zamówienia realizowanych w terminie od 7.01.2026 r. do 21.12.2026 r. z pominięciem dat: 27 czerwca-31 sierpnia 2026 r.;</w:t>
      </w:r>
    </w:p>
    <w:p w14:paraId="6CB0760C" w14:textId="77777777" w:rsidR="006D3AC8" w:rsidRPr="006D3AC8" w:rsidRDefault="006D3AC8" w:rsidP="006D3AC8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6D3AC8">
        <w:rPr>
          <w:rFonts w:ascii="Arial Narrow" w:hAnsi="Arial Narrow" w:cs="Arial"/>
          <w:sz w:val="20"/>
          <w:szCs w:val="20"/>
          <w:lang w:bidi="pl-PL"/>
        </w:rPr>
        <w:t>- Spotkania będą prowadzone w dni robocze w przedziale godzinowym od 15:00 do 20:00, z możliwością ustalenia indywidualnego terminu z rodzicem/opiekunem prawnym.</w:t>
      </w:r>
    </w:p>
    <w:p w14:paraId="48ADA697" w14:textId="77777777" w:rsidR="006D3AC8" w:rsidRPr="006D3AC8" w:rsidRDefault="006D3AC8" w:rsidP="006D3AC8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6D3AC8">
        <w:rPr>
          <w:rFonts w:ascii="Arial Narrow" w:hAnsi="Arial Narrow" w:cs="Arial"/>
          <w:sz w:val="20"/>
          <w:szCs w:val="20"/>
          <w:lang w:bidi="pl-PL"/>
        </w:rPr>
        <w:t>- Godziny pracy będą dostosowywane elastycznie do potrzeb uczestników z zachowaniem wykazanego powyżej wymiaru czasu pracy;</w:t>
      </w:r>
    </w:p>
    <w:p w14:paraId="48DCCEFD" w14:textId="6559BD64" w:rsidR="006D3AC8" w:rsidRDefault="006D3AC8" w:rsidP="006D3AC8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6D3AC8">
        <w:rPr>
          <w:rFonts w:ascii="Arial Narrow" w:hAnsi="Arial Narrow" w:cs="Arial"/>
          <w:sz w:val="20"/>
          <w:szCs w:val="20"/>
          <w:lang w:bidi="pl-PL"/>
        </w:rPr>
        <w:t>- Zamawiający zastrzega sobie możliwość przesunięcia terminu pojedynczych zajęć wynikających z ustalonego harmonogramu. Przesunięcie może nastąpić z ważnej przyczyny wskazanej przez Dyrektora placówki. Decyzja taka zostanie przekazana Wykonawcy najpóźniej 3 dni przed terminem planowanych zajęć.</w:t>
      </w:r>
    </w:p>
    <w:p w14:paraId="3EC39366" w14:textId="77777777" w:rsidR="006D3AC8" w:rsidRPr="006D3AC8" w:rsidRDefault="006D3AC8" w:rsidP="006D3AC8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</w:p>
    <w:p w14:paraId="47A9B993" w14:textId="77777777" w:rsidR="006D3AC8" w:rsidRPr="006D3AC8" w:rsidRDefault="006D3AC8" w:rsidP="006D3AC8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6D3AC8">
        <w:rPr>
          <w:rFonts w:ascii="Arial Narrow" w:hAnsi="Arial Narrow" w:cs="Arial"/>
          <w:sz w:val="20"/>
          <w:szCs w:val="20"/>
          <w:lang w:bidi="pl-PL"/>
        </w:rPr>
        <w:t>Część III:</w:t>
      </w:r>
    </w:p>
    <w:p w14:paraId="55410F6C" w14:textId="77777777" w:rsidR="006D3AC8" w:rsidRPr="006D3AC8" w:rsidRDefault="006D3AC8" w:rsidP="006D3AC8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6D3AC8">
        <w:rPr>
          <w:rFonts w:ascii="Arial Narrow" w:hAnsi="Arial Narrow" w:cs="Arial"/>
          <w:sz w:val="20"/>
          <w:szCs w:val="20"/>
          <w:lang w:bidi="pl-PL"/>
        </w:rPr>
        <w:t>Wymiar usługi: Łącznie 110 godzin dydaktycznych dla minimalnej liczby 22 rodziców/opiekunów prawnych dzieci będących uczniami placówek objętych wsparciem: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838"/>
      </w:tblGrid>
      <w:tr w:rsidR="006D3AC8" w:rsidRPr="006D3AC8" w14:paraId="36C02BDD" w14:textId="77777777" w:rsidTr="006D3AC8">
        <w:tc>
          <w:tcPr>
            <w:tcW w:w="2265" w:type="dxa"/>
          </w:tcPr>
          <w:p w14:paraId="3BF985F7" w14:textId="77777777" w:rsidR="006D3AC8" w:rsidRPr="006D3AC8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lastRenderedPageBreak/>
              <w:t>Przedmiotu zamówienia w części III</w:t>
            </w:r>
          </w:p>
        </w:tc>
        <w:tc>
          <w:tcPr>
            <w:tcW w:w="2265" w:type="dxa"/>
          </w:tcPr>
          <w:p w14:paraId="6E952580" w14:textId="77777777" w:rsidR="006D3AC8" w:rsidRPr="006D3AC8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Liczba godzin dydaktycznych (45 min)</w:t>
            </w:r>
          </w:p>
        </w:tc>
        <w:tc>
          <w:tcPr>
            <w:tcW w:w="2266" w:type="dxa"/>
          </w:tcPr>
          <w:p w14:paraId="6ACC985B" w14:textId="77777777" w:rsidR="006D3AC8" w:rsidRPr="006D3AC8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Minimalna liczba rodziców/opiekunów objętych wsparciem</w:t>
            </w:r>
          </w:p>
        </w:tc>
        <w:tc>
          <w:tcPr>
            <w:tcW w:w="2838" w:type="dxa"/>
          </w:tcPr>
          <w:p w14:paraId="45FDDAD0" w14:textId="77777777" w:rsidR="006D3AC8" w:rsidRPr="006D3AC8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Placówki objęte wsparciem</w:t>
            </w:r>
          </w:p>
        </w:tc>
      </w:tr>
      <w:tr w:rsidR="006D3AC8" w:rsidRPr="006D3AC8" w14:paraId="3158903A" w14:textId="77777777" w:rsidTr="006D3AC8">
        <w:tc>
          <w:tcPr>
            <w:tcW w:w="2265" w:type="dxa"/>
          </w:tcPr>
          <w:p w14:paraId="3E246495" w14:textId="2F44EB34" w:rsidR="006D3AC8" w:rsidRPr="006D3AC8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Poradnictwo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indywidualne</w:t>
            </w:r>
          </w:p>
          <w:p w14:paraId="15338964" w14:textId="77777777" w:rsidR="006D3AC8" w:rsidRPr="006D3AC8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w Gminie Władysławowo</w:t>
            </w:r>
          </w:p>
        </w:tc>
        <w:tc>
          <w:tcPr>
            <w:tcW w:w="2265" w:type="dxa"/>
          </w:tcPr>
          <w:p w14:paraId="752A6BF6" w14:textId="77777777" w:rsidR="006D3AC8" w:rsidRPr="006D3AC8" w:rsidRDefault="006D3AC8" w:rsidP="006D3AC8">
            <w:pPr>
              <w:spacing w:line="360" w:lineRule="auto"/>
              <w:ind w:left="284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110</w:t>
            </w:r>
          </w:p>
        </w:tc>
        <w:tc>
          <w:tcPr>
            <w:tcW w:w="2266" w:type="dxa"/>
          </w:tcPr>
          <w:p w14:paraId="777CA3C4" w14:textId="77777777" w:rsidR="006D3AC8" w:rsidRPr="006D3AC8" w:rsidRDefault="006D3AC8" w:rsidP="006D3AC8">
            <w:pPr>
              <w:spacing w:line="360" w:lineRule="auto"/>
              <w:ind w:left="284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22</w:t>
            </w:r>
          </w:p>
        </w:tc>
        <w:tc>
          <w:tcPr>
            <w:tcW w:w="2838" w:type="dxa"/>
          </w:tcPr>
          <w:p w14:paraId="03A38986" w14:textId="77777777" w:rsidR="006D3AC8" w:rsidRPr="006D3AC8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1. SP w Chłapowie;</w:t>
            </w:r>
          </w:p>
          <w:p w14:paraId="79B6DEAA" w14:textId="77777777" w:rsidR="006D3AC8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2. SP nr 2 im.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Kontradmirała W.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Steyera we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Władysławowie;</w:t>
            </w:r>
          </w:p>
          <w:p w14:paraId="0A522D52" w14:textId="68D07B5E" w:rsidR="006D3AC8" w:rsidRPr="006D3AC8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3. SP im. J. K.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Kuczyńskiego w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Karwi;</w:t>
            </w:r>
          </w:p>
          <w:p w14:paraId="0374097D" w14:textId="668E05DB" w:rsidR="006D3AC8" w:rsidRPr="006D3AC8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4. SP 3 we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Władysławowie;</w:t>
            </w:r>
          </w:p>
          <w:p w14:paraId="37887ED2" w14:textId="61FB119C" w:rsidR="006D3AC8" w:rsidRPr="006D3AC8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5. SP w Jastrzębiej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Górze;</w:t>
            </w:r>
          </w:p>
          <w:p w14:paraId="6BFF0465" w14:textId="47E11B61" w:rsidR="006D3AC8" w:rsidRPr="006D3AC8" w:rsidRDefault="006D3AC8" w:rsidP="006D3AC8">
            <w:pPr>
              <w:spacing w:line="360" w:lineRule="auto"/>
              <w:rPr>
                <w:rFonts w:ascii="Arial Narrow" w:hAnsi="Arial Narrow" w:cs="Arial"/>
                <w:sz w:val="20"/>
                <w:szCs w:val="20"/>
                <w:lang w:bidi="pl-PL"/>
              </w:rPr>
            </w:pP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6. Technikum w ZS nr</w:t>
            </w:r>
            <w:r>
              <w:rPr>
                <w:rFonts w:ascii="Arial Narrow" w:hAnsi="Arial Narrow" w:cs="Arial"/>
                <w:sz w:val="20"/>
                <w:szCs w:val="20"/>
                <w:lang w:bidi="pl-PL"/>
              </w:rPr>
              <w:t xml:space="preserve"> </w:t>
            </w:r>
            <w:r w:rsidRPr="006D3AC8">
              <w:rPr>
                <w:rFonts w:ascii="Arial Narrow" w:hAnsi="Arial Narrow" w:cs="Arial"/>
                <w:sz w:val="20"/>
                <w:szCs w:val="20"/>
                <w:lang w:bidi="pl-PL"/>
              </w:rPr>
              <w:t>1 we Władysławowie;</w:t>
            </w:r>
          </w:p>
        </w:tc>
      </w:tr>
    </w:tbl>
    <w:p w14:paraId="2DA1CC86" w14:textId="77777777" w:rsidR="006D3AC8" w:rsidRPr="006D3AC8" w:rsidRDefault="006D3AC8" w:rsidP="006D3AC8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6D3AC8">
        <w:rPr>
          <w:rFonts w:ascii="Arial Narrow" w:hAnsi="Arial Narrow" w:cs="Arial"/>
          <w:sz w:val="20"/>
          <w:szCs w:val="20"/>
          <w:lang w:bidi="pl-PL"/>
        </w:rPr>
        <w:t>Godziny i organizacja warsztatów:</w:t>
      </w:r>
    </w:p>
    <w:p w14:paraId="33300726" w14:textId="77777777" w:rsidR="006D3AC8" w:rsidRPr="006D3AC8" w:rsidRDefault="006D3AC8" w:rsidP="006D3AC8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6D3AC8">
        <w:rPr>
          <w:rFonts w:ascii="Arial Narrow" w:hAnsi="Arial Narrow" w:cs="Arial"/>
          <w:sz w:val="20"/>
          <w:szCs w:val="20"/>
          <w:lang w:bidi="pl-PL"/>
        </w:rPr>
        <w:t>- Ekspert/Eksperci/Trener/Trenerzy świadczyć będzie/będą usługę poradnictwa średnio 20 godzin dydaktycznych (po 45 min) w miesiącu. Wymiar zaangażowania 110 godzin dydaktycznych w III części zamówienia realizowanych w terminie od 7.01.2026 r. do 21.12.2026 r. z pominięciem dat: 27 czerwca-31 sierpnia 2026 r.;</w:t>
      </w:r>
    </w:p>
    <w:p w14:paraId="548F07CF" w14:textId="77777777" w:rsidR="006D3AC8" w:rsidRPr="006D3AC8" w:rsidRDefault="006D3AC8" w:rsidP="006D3AC8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6D3AC8">
        <w:rPr>
          <w:rFonts w:ascii="Arial Narrow" w:hAnsi="Arial Narrow" w:cs="Arial"/>
          <w:sz w:val="20"/>
          <w:szCs w:val="20"/>
          <w:lang w:bidi="pl-PL"/>
        </w:rPr>
        <w:t>- Spotkania będą prowadzone w dni robocze w przedziale godzinowym od 15:00 do 20:00, z możliwością ustalenia indywidualnego terminu z rodzicem/opiekunem prawnym.</w:t>
      </w:r>
    </w:p>
    <w:p w14:paraId="0E2B6339" w14:textId="77777777" w:rsidR="006D3AC8" w:rsidRPr="006D3AC8" w:rsidRDefault="006D3AC8" w:rsidP="006D3AC8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6D3AC8">
        <w:rPr>
          <w:rFonts w:ascii="Arial Narrow" w:hAnsi="Arial Narrow" w:cs="Arial"/>
          <w:sz w:val="20"/>
          <w:szCs w:val="20"/>
          <w:lang w:bidi="pl-PL"/>
        </w:rPr>
        <w:t>- Godziny pracy będą dostosowywane elastycznie do potrzeb uczestników z zachowaniem wykazanego powyżej wymiaru czasu pracy;</w:t>
      </w:r>
    </w:p>
    <w:p w14:paraId="318A3F13" w14:textId="77777777" w:rsidR="006D3AC8" w:rsidRPr="006D3AC8" w:rsidRDefault="006D3AC8" w:rsidP="006D3AC8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6D3AC8">
        <w:rPr>
          <w:rFonts w:ascii="Arial Narrow" w:hAnsi="Arial Narrow" w:cs="Arial"/>
          <w:sz w:val="20"/>
          <w:szCs w:val="20"/>
          <w:lang w:bidi="pl-PL"/>
        </w:rPr>
        <w:t>- Zamawiający zastrzega sobie możliwość przesunięcia terminu pojedynczych zajęć wynikających z ustalonego harmonogramu. Przesunięcie może nastąpić z ważnej przyczyny wskazanej przez Dyrektora placówki. Decyzja taka zostanie przekazana Wykonawcy najpóźniej 3 dni przed terminem planowanych zajęć.</w:t>
      </w:r>
    </w:p>
    <w:p w14:paraId="6B7102EC" w14:textId="2BC8DF12" w:rsidR="008705FA" w:rsidRDefault="008705FA" w:rsidP="000D23AC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</w:p>
    <w:p w14:paraId="07576F86" w14:textId="77777777" w:rsidR="006D3AC8" w:rsidRPr="006D3AC8" w:rsidRDefault="006D3AC8" w:rsidP="006D3AC8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6D3AC8">
        <w:rPr>
          <w:rFonts w:ascii="Arial Narrow" w:hAnsi="Arial Narrow" w:cs="Arial"/>
          <w:sz w:val="20"/>
          <w:szCs w:val="20"/>
          <w:lang w:bidi="pl-PL"/>
        </w:rPr>
        <w:t>3)   Elementy wspólne dla każdej części zamówienia:</w:t>
      </w:r>
    </w:p>
    <w:p w14:paraId="54227D2B" w14:textId="77777777" w:rsidR="006D3AC8" w:rsidRPr="00CF3F23" w:rsidRDefault="006D3AC8" w:rsidP="000D23AC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</w:p>
    <w:p w14:paraId="767F0857" w14:textId="1CCEFF53" w:rsidR="00D85FCC" w:rsidRPr="00CF3F23" w:rsidRDefault="006D3AC8" w:rsidP="006D3AC8">
      <w:pPr>
        <w:spacing w:line="360" w:lineRule="auto"/>
        <w:jc w:val="both"/>
        <w:rPr>
          <w:rFonts w:ascii="Arial Narrow" w:eastAsia="Arial Unicode MS" w:hAnsi="Arial Narrow" w:cs="Arial"/>
          <w:sz w:val="20"/>
          <w:szCs w:val="20"/>
          <w:lang w:bidi="pl-PL"/>
        </w:rPr>
      </w:pPr>
      <w:r>
        <w:rPr>
          <w:rFonts w:ascii="Arial Narrow" w:hAnsi="Arial Narrow" w:cs="Arial"/>
          <w:sz w:val="20"/>
          <w:szCs w:val="20"/>
          <w:lang w:bidi="pl-PL"/>
        </w:rPr>
        <w:t xml:space="preserve">3.1 </w:t>
      </w:r>
      <w:r w:rsidR="000D23AC" w:rsidRPr="00CF3F23">
        <w:rPr>
          <w:rFonts w:ascii="Arial Narrow" w:hAnsi="Arial Narrow" w:cs="Arial"/>
          <w:sz w:val="20"/>
          <w:szCs w:val="20"/>
          <w:lang w:bidi="pl-PL"/>
        </w:rPr>
        <w:t>Spotkania rodziców/opiekunów prawnych z ekspertem/trenerem edukacji włączającej będą realizowane w formie indywidualnych spotkań na terenie szkoły objętej wsparciem. W uzasadnionych przypadkach spotkania będą mogły być realizowane w formie on-line</w:t>
      </w:r>
      <w:r w:rsidR="00D65260" w:rsidRPr="00CF3F23">
        <w:rPr>
          <w:rFonts w:ascii="Arial Narrow" w:eastAsia="Arial Unicode MS" w:hAnsi="Arial Narrow" w:cs="Arial"/>
          <w:sz w:val="20"/>
          <w:szCs w:val="20"/>
          <w:lang w:bidi="pl-PL"/>
        </w:rPr>
        <w:t>.</w:t>
      </w:r>
    </w:p>
    <w:p w14:paraId="6BE97387" w14:textId="77777777" w:rsidR="008705FA" w:rsidRPr="00CF3F23" w:rsidRDefault="008705FA" w:rsidP="008705FA">
      <w:pPr>
        <w:spacing w:line="360" w:lineRule="auto"/>
        <w:jc w:val="both"/>
        <w:rPr>
          <w:rFonts w:ascii="Arial Narrow" w:hAnsi="Arial Narrow" w:cs="Arial"/>
          <w:sz w:val="20"/>
          <w:szCs w:val="20"/>
        </w:rPr>
      </w:pPr>
    </w:p>
    <w:p w14:paraId="05F0A3C9" w14:textId="444357B1" w:rsidR="00731A11" w:rsidRPr="00CF3F23" w:rsidRDefault="006D3AC8" w:rsidP="006D3AC8">
      <w:pPr>
        <w:spacing w:line="360" w:lineRule="auto"/>
        <w:jc w:val="both"/>
        <w:rPr>
          <w:rFonts w:ascii="Arial Narrow" w:hAnsi="Arial Narrow" w:cs="Arial"/>
          <w:sz w:val="20"/>
          <w:szCs w:val="20"/>
          <w:lang w:bidi="pl-PL"/>
        </w:rPr>
      </w:pPr>
      <w:r>
        <w:rPr>
          <w:rFonts w:ascii="Arial Narrow" w:hAnsi="Arial Narrow" w:cs="Arial"/>
          <w:sz w:val="20"/>
          <w:szCs w:val="20"/>
          <w:lang w:bidi="pl-PL"/>
        </w:rPr>
        <w:t xml:space="preserve">3.2 </w:t>
      </w:r>
      <w:r w:rsidR="000D23AC" w:rsidRPr="00CF3F23">
        <w:rPr>
          <w:rFonts w:ascii="Arial Narrow" w:hAnsi="Arial Narrow" w:cs="Arial"/>
          <w:sz w:val="20"/>
          <w:szCs w:val="20"/>
          <w:lang w:bidi="pl-PL"/>
        </w:rPr>
        <w:t>Zakres wsparcia dla 1 rodzica/opiekuna prawnego: Łączny wymiar wsparcia dla jednej osoby wyniesie maksymalnie 5 godzin dydaktycznych po 45 min indywidualnego poradnictwa w terminie od 7.01.2026 r. do 21.12.2026 r. z pominięciem dat: 27 czerwca  - 31 sierpnia 2026 r. Liczba godzin poradnictwa dla jednej osoby jest zależna od potrzeb zgłaszanych przez rodzica/opiekuna prawnego i może ulec zmianie, ale nie więcej niż 5 godzin dydaktycznych dla jednej osoby.</w:t>
      </w:r>
    </w:p>
    <w:p w14:paraId="4A6E6171" w14:textId="77777777" w:rsidR="008705FA" w:rsidRPr="00CF3F23" w:rsidRDefault="008705FA" w:rsidP="008705F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</w:rPr>
      </w:pPr>
    </w:p>
    <w:p w14:paraId="3E996A22" w14:textId="5D603F01" w:rsidR="00731A11" w:rsidRPr="00CF3F23" w:rsidRDefault="006D3AC8" w:rsidP="006D3AC8">
      <w:pPr>
        <w:spacing w:line="360" w:lineRule="auto"/>
        <w:jc w:val="both"/>
        <w:rPr>
          <w:rFonts w:ascii="Arial Narrow" w:hAnsi="Arial Narrow" w:cs="Arial"/>
          <w:sz w:val="20"/>
          <w:szCs w:val="20"/>
          <w:lang w:bidi="pl-PL"/>
        </w:rPr>
      </w:pPr>
      <w:r>
        <w:rPr>
          <w:rFonts w:ascii="Arial Narrow" w:hAnsi="Arial Narrow" w:cs="Arial"/>
          <w:sz w:val="20"/>
          <w:szCs w:val="20"/>
          <w:lang w:bidi="pl-PL"/>
        </w:rPr>
        <w:t xml:space="preserve">3.3 </w:t>
      </w:r>
      <w:r w:rsidR="000D23AC" w:rsidRPr="00CF3F23">
        <w:rPr>
          <w:rFonts w:ascii="Arial Narrow" w:hAnsi="Arial Narrow" w:cs="Arial"/>
          <w:sz w:val="20"/>
          <w:szCs w:val="20"/>
          <w:lang w:bidi="pl-PL"/>
        </w:rPr>
        <w:t>Termin realizacji: proces poradnictwa dla poszczególnych uczestników będzie uruchamiany sukcesywnie od 7 stycznia 2026 r. Ostatnie spotkania odbędą się nie później niż do 21 grudnia 2026 r.</w:t>
      </w:r>
    </w:p>
    <w:p w14:paraId="27E8C8B2" w14:textId="77777777" w:rsidR="008705FA" w:rsidRPr="00CF3F23" w:rsidRDefault="008705FA" w:rsidP="008705FA">
      <w:pPr>
        <w:spacing w:line="360" w:lineRule="auto"/>
        <w:ind w:left="284"/>
        <w:jc w:val="both"/>
        <w:rPr>
          <w:rFonts w:ascii="Arial Narrow" w:hAnsi="Arial Narrow" w:cs="Arial"/>
          <w:sz w:val="20"/>
          <w:szCs w:val="20"/>
          <w:lang w:bidi="pl-PL"/>
        </w:rPr>
      </w:pPr>
    </w:p>
    <w:p w14:paraId="64B5F0A2" w14:textId="09D5D09C" w:rsidR="001952DC" w:rsidRPr="006D3AC8" w:rsidRDefault="006D3AC8" w:rsidP="006D3AC8">
      <w:pPr>
        <w:spacing w:line="360" w:lineRule="auto"/>
        <w:jc w:val="both"/>
        <w:rPr>
          <w:rFonts w:ascii="Arial Narrow" w:eastAsia="Arial Unicode MS" w:hAnsi="Arial Narrow" w:cs="Arial"/>
          <w:sz w:val="20"/>
          <w:szCs w:val="20"/>
          <w:lang w:bidi="pl-PL"/>
        </w:rPr>
      </w:pPr>
      <w:r>
        <w:rPr>
          <w:rFonts w:ascii="Arial Narrow" w:hAnsi="Arial Narrow" w:cs="Arial"/>
          <w:bCs/>
          <w:color w:val="000000"/>
          <w:sz w:val="20"/>
          <w:szCs w:val="20"/>
        </w:rPr>
        <w:t xml:space="preserve">3.4 </w:t>
      </w:r>
      <w:r w:rsidR="001952DC" w:rsidRPr="00CF3F23">
        <w:rPr>
          <w:rFonts w:ascii="Arial Narrow" w:hAnsi="Arial Narrow" w:cs="Arial"/>
          <w:bCs/>
          <w:color w:val="000000"/>
          <w:sz w:val="20"/>
          <w:szCs w:val="20"/>
        </w:rPr>
        <w:t>Indywidualne spotkania z rodzicami/opiekunami mają na celu stworzenia przestrzeni do rozmowy i  zadawania pytań dotyczących m.in.:</w:t>
      </w:r>
      <w:r w:rsidR="001952DC" w:rsidRPr="006D3AC8">
        <w:rPr>
          <w:rFonts w:ascii="Arial Narrow" w:hAnsi="Arial Narrow" w:cs="Arial"/>
          <w:bCs/>
        </w:rPr>
        <w:t> </w:t>
      </w:r>
    </w:p>
    <w:p w14:paraId="32DD5C9B" w14:textId="77777777" w:rsidR="001952DC" w:rsidRPr="00CF3F23" w:rsidRDefault="001952DC" w:rsidP="001952DC">
      <w:pPr>
        <w:rPr>
          <w:rFonts w:ascii="Arial Narrow" w:hAnsi="Arial Narrow" w:cs="Arial"/>
          <w:bCs/>
          <w:sz w:val="20"/>
          <w:szCs w:val="20"/>
        </w:rPr>
      </w:pPr>
      <w:r w:rsidRPr="00CF3F23">
        <w:rPr>
          <w:rFonts w:ascii="Arial Narrow" w:hAnsi="Arial Narrow" w:cs="Arial"/>
          <w:bCs/>
          <w:sz w:val="20"/>
          <w:szCs w:val="20"/>
        </w:rPr>
        <w:t>- wątpliwości, obaw oraz trudności występujących w relacji z dzieckiem;</w:t>
      </w:r>
    </w:p>
    <w:p w14:paraId="71367368" w14:textId="77777777" w:rsidR="001952DC" w:rsidRPr="00CF3F23" w:rsidRDefault="001952DC" w:rsidP="001952DC">
      <w:pPr>
        <w:pStyle w:val="Akapitzlist"/>
        <w:rPr>
          <w:rFonts w:ascii="Arial Narrow" w:hAnsi="Arial Narrow" w:cs="Arial"/>
          <w:bCs/>
        </w:rPr>
      </w:pPr>
    </w:p>
    <w:p w14:paraId="50F65976" w14:textId="77777777" w:rsidR="001952DC" w:rsidRPr="00CF3F23" w:rsidRDefault="001952DC" w:rsidP="001952DC">
      <w:pPr>
        <w:rPr>
          <w:rFonts w:ascii="Arial Narrow" w:hAnsi="Arial Narrow" w:cs="Arial"/>
          <w:bCs/>
          <w:sz w:val="20"/>
          <w:szCs w:val="20"/>
        </w:rPr>
      </w:pPr>
      <w:r w:rsidRPr="00CF3F23">
        <w:rPr>
          <w:rFonts w:ascii="Arial Narrow" w:hAnsi="Arial Narrow" w:cs="Arial"/>
          <w:bCs/>
          <w:sz w:val="20"/>
          <w:szCs w:val="20"/>
        </w:rPr>
        <w:t>- wskazówki co i jak rodzic/opiekun może zmienić w swojej postawie wobec dziecka;</w:t>
      </w:r>
    </w:p>
    <w:p w14:paraId="15D2E74D" w14:textId="77777777" w:rsidR="001952DC" w:rsidRPr="00CF3F23" w:rsidRDefault="001952DC" w:rsidP="001952DC">
      <w:pPr>
        <w:pStyle w:val="Akapitzlist"/>
        <w:rPr>
          <w:rFonts w:ascii="Arial Narrow" w:hAnsi="Arial Narrow" w:cs="Arial"/>
          <w:bCs/>
        </w:rPr>
      </w:pPr>
      <w:r w:rsidRPr="00CF3F23">
        <w:rPr>
          <w:rFonts w:ascii="Arial Narrow" w:hAnsi="Arial Narrow" w:cs="Arial"/>
          <w:bCs/>
        </w:rPr>
        <w:t> </w:t>
      </w:r>
    </w:p>
    <w:p w14:paraId="570029DF" w14:textId="77777777" w:rsidR="001952DC" w:rsidRPr="00CF3F23" w:rsidRDefault="001952DC" w:rsidP="001952DC">
      <w:pPr>
        <w:rPr>
          <w:rFonts w:ascii="Arial Narrow" w:hAnsi="Arial Narrow" w:cs="Arial"/>
          <w:bCs/>
          <w:sz w:val="20"/>
          <w:szCs w:val="20"/>
        </w:rPr>
      </w:pPr>
      <w:r w:rsidRPr="00CF3F23">
        <w:rPr>
          <w:rFonts w:ascii="Arial Narrow" w:hAnsi="Arial Narrow" w:cs="Arial"/>
          <w:bCs/>
          <w:sz w:val="20"/>
          <w:szCs w:val="20"/>
        </w:rPr>
        <w:lastRenderedPageBreak/>
        <w:t>- strategii i narzędzi dla rodziców/opiekunów w celu uzyskania lepszych relacji z dzieckiem;</w:t>
      </w:r>
    </w:p>
    <w:p w14:paraId="3C5332FE" w14:textId="77777777" w:rsidR="001952DC" w:rsidRPr="00CF3F23" w:rsidRDefault="001952DC" w:rsidP="001952DC">
      <w:pPr>
        <w:pStyle w:val="Akapitzlist"/>
        <w:rPr>
          <w:rFonts w:ascii="Arial Narrow" w:hAnsi="Arial Narrow" w:cs="Arial"/>
          <w:bCs/>
        </w:rPr>
      </w:pPr>
      <w:r w:rsidRPr="00CF3F23">
        <w:rPr>
          <w:rFonts w:ascii="Arial Narrow" w:hAnsi="Arial Narrow" w:cs="Arial"/>
          <w:bCs/>
        </w:rPr>
        <w:t> </w:t>
      </w:r>
    </w:p>
    <w:p w14:paraId="5ED81216" w14:textId="77777777" w:rsidR="001952DC" w:rsidRPr="00CF3F23" w:rsidRDefault="001952DC" w:rsidP="001952DC">
      <w:pPr>
        <w:rPr>
          <w:rFonts w:ascii="Arial Narrow" w:hAnsi="Arial Narrow" w:cs="Arial"/>
          <w:bCs/>
          <w:sz w:val="20"/>
          <w:szCs w:val="20"/>
        </w:rPr>
      </w:pPr>
      <w:r w:rsidRPr="00CF3F23">
        <w:rPr>
          <w:rFonts w:ascii="Arial Narrow" w:hAnsi="Arial Narrow" w:cs="Arial"/>
          <w:bCs/>
          <w:sz w:val="20"/>
          <w:szCs w:val="20"/>
        </w:rPr>
        <w:t>- wypalenia rodzicielskiego - jak dbać o siebie, by móc wspierać dziecko;</w:t>
      </w:r>
    </w:p>
    <w:p w14:paraId="223AD1B3" w14:textId="77777777" w:rsidR="001952DC" w:rsidRPr="00CF3F23" w:rsidRDefault="001952DC" w:rsidP="001952DC">
      <w:pPr>
        <w:pStyle w:val="Akapitzlist"/>
        <w:rPr>
          <w:rFonts w:ascii="Arial Narrow" w:hAnsi="Arial Narrow" w:cs="Arial"/>
          <w:bCs/>
        </w:rPr>
      </w:pPr>
      <w:r w:rsidRPr="00CF3F23">
        <w:rPr>
          <w:rFonts w:ascii="Arial Narrow" w:hAnsi="Arial Narrow" w:cs="Arial"/>
          <w:bCs/>
        </w:rPr>
        <w:t> </w:t>
      </w:r>
    </w:p>
    <w:p w14:paraId="1B40E025" w14:textId="5582C21F" w:rsidR="00877183" w:rsidRPr="00CF3F23" w:rsidRDefault="001952DC" w:rsidP="001952DC">
      <w:pPr>
        <w:rPr>
          <w:rFonts w:ascii="Arial Narrow" w:hAnsi="Arial Narrow" w:cs="Arial"/>
          <w:bCs/>
          <w:sz w:val="20"/>
          <w:szCs w:val="20"/>
        </w:rPr>
      </w:pPr>
      <w:r w:rsidRPr="00CF3F23">
        <w:rPr>
          <w:rFonts w:ascii="Arial Narrow" w:hAnsi="Arial Narrow" w:cs="Arial"/>
          <w:bCs/>
          <w:sz w:val="20"/>
          <w:szCs w:val="20"/>
        </w:rPr>
        <w:t>- specjalne potrzeby dzieci w tym dzieci z niepełnosprawnościami i ze szczególnymi potrzebami, zrozumienie, akceptacja, strategie i narzędzia.</w:t>
      </w:r>
    </w:p>
    <w:p w14:paraId="0E13A504" w14:textId="77777777" w:rsidR="00877183" w:rsidRPr="00CF3F23" w:rsidRDefault="00877183" w:rsidP="00877183">
      <w:pPr>
        <w:spacing w:line="360" w:lineRule="auto"/>
        <w:ind w:left="284" w:hanging="284"/>
        <w:jc w:val="both"/>
        <w:rPr>
          <w:rFonts w:ascii="Arial Narrow" w:eastAsia="Arial Unicode MS" w:hAnsi="Arial Narrow" w:cs="Arial"/>
          <w:sz w:val="20"/>
          <w:szCs w:val="20"/>
          <w:lang w:bidi="pl-PL"/>
        </w:rPr>
      </w:pPr>
    </w:p>
    <w:p w14:paraId="0ADB20D9" w14:textId="6233A8D6" w:rsidR="00877183" w:rsidRPr="00CF3F23" w:rsidRDefault="006D3AC8" w:rsidP="00877183">
      <w:pPr>
        <w:spacing w:line="360" w:lineRule="auto"/>
        <w:ind w:left="284" w:hanging="284"/>
        <w:jc w:val="both"/>
        <w:rPr>
          <w:rFonts w:ascii="Arial Narrow" w:hAnsi="Arial Narrow" w:cs="Arial"/>
          <w:sz w:val="20"/>
          <w:szCs w:val="20"/>
          <w:lang w:bidi="pl-PL"/>
        </w:rPr>
      </w:pPr>
      <w:r>
        <w:rPr>
          <w:rFonts w:ascii="Arial Narrow" w:hAnsi="Arial Narrow" w:cs="Arial"/>
          <w:sz w:val="20"/>
          <w:szCs w:val="20"/>
          <w:lang w:bidi="pl-PL"/>
        </w:rPr>
        <w:t>3.5</w:t>
      </w:r>
      <w:r w:rsidR="0030123F" w:rsidRPr="00CF3F23">
        <w:rPr>
          <w:rFonts w:ascii="Arial Narrow" w:hAnsi="Arial Narrow" w:cs="Arial"/>
          <w:sz w:val="20"/>
          <w:szCs w:val="20"/>
          <w:lang w:bidi="pl-PL"/>
        </w:rPr>
        <w:t xml:space="preserve"> </w:t>
      </w:r>
      <w:r w:rsidR="00877183" w:rsidRPr="00CF3F23">
        <w:rPr>
          <w:rFonts w:ascii="Arial Narrow" w:hAnsi="Arial Narrow" w:cs="Arial"/>
          <w:sz w:val="20"/>
          <w:szCs w:val="20"/>
          <w:lang w:bidi="pl-PL"/>
        </w:rPr>
        <w:t>Zakres zadań Wykonawcy:</w:t>
      </w:r>
    </w:p>
    <w:p w14:paraId="318F8DA7" w14:textId="10DAE83F" w:rsidR="001952DC" w:rsidRPr="00CF3F23" w:rsidRDefault="006D3AC8" w:rsidP="001952DC">
      <w:pPr>
        <w:spacing w:line="360" w:lineRule="auto"/>
        <w:ind w:left="284" w:hanging="284"/>
        <w:jc w:val="both"/>
        <w:rPr>
          <w:rFonts w:ascii="Arial Narrow" w:hAnsi="Arial Narrow" w:cs="Arial"/>
          <w:sz w:val="20"/>
          <w:szCs w:val="20"/>
          <w:lang w:bidi="pl-PL"/>
        </w:rPr>
      </w:pPr>
      <w:r>
        <w:rPr>
          <w:rFonts w:ascii="Arial Narrow" w:hAnsi="Arial Narrow" w:cs="Arial"/>
          <w:sz w:val="20"/>
          <w:szCs w:val="20"/>
          <w:lang w:bidi="pl-PL"/>
        </w:rPr>
        <w:t>3.5</w:t>
      </w:r>
      <w:r w:rsidR="001952DC" w:rsidRPr="00CF3F23">
        <w:rPr>
          <w:rFonts w:ascii="Arial Narrow" w:hAnsi="Arial Narrow" w:cs="Arial"/>
          <w:sz w:val="20"/>
          <w:szCs w:val="20"/>
          <w:lang w:bidi="pl-PL"/>
        </w:rPr>
        <w:t>.1. Wykonawca ustali harmonogram spotkań (terminy i godziny) bezpośrednio z koordynatorami szkolnymi/dyrektorami placówek biorących udział w projekcie, a następnie przekaże zatwierdzone harmonogramy Zamawiającemu;</w:t>
      </w:r>
    </w:p>
    <w:p w14:paraId="6B3A1755" w14:textId="4C97E696" w:rsidR="001952DC" w:rsidRPr="00CF3F23" w:rsidRDefault="006D3AC8" w:rsidP="001952DC">
      <w:pPr>
        <w:spacing w:line="360" w:lineRule="auto"/>
        <w:ind w:left="284" w:hanging="284"/>
        <w:jc w:val="both"/>
        <w:rPr>
          <w:rFonts w:ascii="Arial Narrow" w:hAnsi="Arial Narrow" w:cs="Arial"/>
          <w:sz w:val="20"/>
          <w:szCs w:val="20"/>
          <w:lang w:bidi="pl-PL"/>
        </w:rPr>
      </w:pPr>
      <w:r>
        <w:rPr>
          <w:rFonts w:ascii="Arial Narrow" w:hAnsi="Arial Narrow" w:cs="Arial"/>
          <w:sz w:val="20"/>
          <w:szCs w:val="20"/>
          <w:lang w:bidi="pl-PL"/>
        </w:rPr>
        <w:t>3.5</w:t>
      </w:r>
      <w:r w:rsidR="001952DC" w:rsidRPr="00CF3F23">
        <w:rPr>
          <w:rFonts w:ascii="Arial Narrow" w:hAnsi="Arial Narrow" w:cs="Arial"/>
          <w:sz w:val="20"/>
          <w:szCs w:val="20"/>
          <w:lang w:bidi="pl-PL"/>
        </w:rPr>
        <w:t>.2. Wykonawca zapewni kadrę dydaktyczną zdolną do wykonania przedmiotu zamówienia, posiadającą kwalifikacje zgodne z obowiązującymi przepisami prawa/wytycznymi.</w:t>
      </w:r>
    </w:p>
    <w:p w14:paraId="2E9E05A6" w14:textId="2BD95BBF" w:rsidR="001952DC" w:rsidRPr="00CF3F23" w:rsidRDefault="006D3AC8" w:rsidP="001952DC">
      <w:pPr>
        <w:spacing w:line="360" w:lineRule="auto"/>
        <w:ind w:left="284" w:hanging="284"/>
        <w:jc w:val="both"/>
        <w:rPr>
          <w:rFonts w:ascii="Arial Narrow" w:hAnsi="Arial Narrow" w:cs="Arial"/>
          <w:sz w:val="20"/>
          <w:szCs w:val="20"/>
          <w:lang w:bidi="pl-PL"/>
        </w:rPr>
      </w:pPr>
      <w:r>
        <w:rPr>
          <w:rFonts w:ascii="Arial Narrow" w:hAnsi="Arial Narrow" w:cs="Arial"/>
          <w:sz w:val="20"/>
          <w:szCs w:val="20"/>
          <w:lang w:bidi="pl-PL"/>
        </w:rPr>
        <w:t>3.5</w:t>
      </w:r>
      <w:r w:rsidR="001952DC" w:rsidRPr="00CF3F23">
        <w:rPr>
          <w:rFonts w:ascii="Arial Narrow" w:hAnsi="Arial Narrow" w:cs="Arial"/>
          <w:sz w:val="20"/>
          <w:szCs w:val="20"/>
          <w:lang w:bidi="pl-PL"/>
        </w:rPr>
        <w:t>.3. Usługa będzie realizowana w oparciu o relację oparte na zaufaniu i otwartości.</w:t>
      </w:r>
    </w:p>
    <w:p w14:paraId="7F4B8F30" w14:textId="77E498AF" w:rsidR="001952DC" w:rsidRPr="00CF3F23" w:rsidRDefault="006D3AC8" w:rsidP="001952DC">
      <w:pPr>
        <w:spacing w:line="360" w:lineRule="auto"/>
        <w:ind w:left="284" w:hanging="284"/>
        <w:jc w:val="both"/>
        <w:rPr>
          <w:rFonts w:ascii="Arial Narrow" w:hAnsi="Arial Narrow" w:cs="Arial"/>
          <w:sz w:val="20"/>
          <w:szCs w:val="20"/>
          <w:lang w:bidi="pl-PL"/>
        </w:rPr>
      </w:pPr>
      <w:r>
        <w:rPr>
          <w:rFonts w:ascii="Arial Narrow" w:hAnsi="Arial Narrow" w:cs="Arial"/>
          <w:sz w:val="20"/>
          <w:szCs w:val="20"/>
          <w:lang w:bidi="pl-PL"/>
        </w:rPr>
        <w:t>3.5</w:t>
      </w:r>
      <w:r w:rsidR="001952DC" w:rsidRPr="00CF3F23">
        <w:rPr>
          <w:rFonts w:ascii="Arial Narrow" w:hAnsi="Arial Narrow" w:cs="Arial"/>
          <w:sz w:val="20"/>
          <w:szCs w:val="20"/>
          <w:lang w:bidi="pl-PL"/>
        </w:rPr>
        <w:t>.4. Osoba prowadząca warsztaty zidentyfikuje obszary, w których rodzic/opiekun potrzebuje wsparcia (np. komunikacja ze szkołą, rozumienie dokumentacji, dostęp do specjalistów), przeprowadzi analizę barier utrudniających aktywne uczestnictwo w procesie edukacyjnym dziecka.</w:t>
      </w:r>
    </w:p>
    <w:p w14:paraId="10C11522" w14:textId="71EA03BA" w:rsidR="001952DC" w:rsidRPr="00CF3F23" w:rsidRDefault="006D3AC8" w:rsidP="001952DC">
      <w:pPr>
        <w:spacing w:line="360" w:lineRule="auto"/>
        <w:ind w:left="284" w:hanging="284"/>
        <w:jc w:val="both"/>
        <w:rPr>
          <w:rFonts w:ascii="Arial Narrow" w:hAnsi="Arial Narrow" w:cs="Arial"/>
          <w:sz w:val="20"/>
          <w:szCs w:val="20"/>
          <w:lang w:bidi="pl-PL"/>
        </w:rPr>
      </w:pPr>
      <w:r>
        <w:rPr>
          <w:rFonts w:ascii="Arial Narrow" w:hAnsi="Arial Narrow" w:cs="Arial"/>
          <w:sz w:val="20"/>
          <w:szCs w:val="20"/>
          <w:lang w:bidi="pl-PL"/>
        </w:rPr>
        <w:t>3.5</w:t>
      </w:r>
      <w:r w:rsidR="001952DC" w:rsidRPr="00CF3F23">
        <w:rPr>
          <w:rFonts w:ascii="Arial Narrow" w:hAnsi="Arial Narrow" w:cs="Arial"/>
          <w:sz w:val="20"/>
          <w:szCs w:val="20"/>
          <w:lang w:bidi="pl-PL"/>
        </w:rPr>
        <w:t>.5. Prowadzenie dokumentacji z przebiegu spotkań:</w:t>
      </w:r>
    </w:p>
    <w:p w14:paraId="5A547405" w14:textId="0070531D" w:rsidR="001952DC" w:rsidRPr="00CF3F23" w:rsidRDefault="001952DC" w:rsidP="001952DC">
      <w:pPr>
        <w:spacing w:line="360" w:lineRule="auto"/>
        <w:ind w:left="284" w:hanging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      - lista obecności;</w:t>
      </w:r>
    </w:p>
    <w:p w14:paraId="74F3C645" w14:textId="7E6EB57B" w:rsidR="001952DC" w:rsidRPr="00CF3F23" w:rsidRDefault="001952DC" w:rsidP="001952DC">
      <w:pPr>
        <w:spacing w:line="360" w:lineRule="auto"/>
        <w:ind w:left="284" w:hanging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      - harmonogram spotkań;</w:t>
      </w:r>
    </w:p>
    <w:p w14:paraId="470A38D5" w14:textId="1EA431A9" w:rsidR="001952DC" w:rsidRPr="00CF3F23" w:rsidRDefault="001952DC" w:rsidP="001952DC">
      <w:pPr>
        <w:spacing w:line="360" w:lineRule="auto"/>
        <w:ind w:left="284" w:hanging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      - dziennik zajęć;</w:t>
      </w:r>
    </w:p>
    <w:p w14:paraId="6E330F47" w14:textId="76E1A6DD" w:rsidR="001952DC" w:rsidRPr="00CF3F23" w:rsidRDefault="001952DC" w:rsidP="001952DC">
      <w:pPr>
        <w:spacing w:line="360" w:lineRule="auto"/>
        <w:ind w:left="284" w:hanging="284"/>
        <w:jc w:val="both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      - protokół odbioru;</w:t>
      </w:r>
    </w:p>
    <w:p w14:paraId="6247FFA4" w14:textId="2B202FBA" w:rsidR="0030123F" w:rsidRPr="00CF3F23" w:rsidRDefault="006D3AC8" w:rsidP="001952DC">
      <w:pPr>
        <w:spacing w:line="360" w:lineRule="auto"/>
        <w:ind w:left="284" w:hanging="284"/>
        <w:jc w:val="both"/>
        <w:rPr>
          <w:rFonts w:ascii="Arial Narrow" w:hAnsi="Arial Narrow" w:cs="Arial"/>
          <w:sz w:val="20"/>
          <w:szCs w:val="20"/>
          <w:lang w:bidi="pl-PL"/>
        </w:rPr>
      </w:pPr>
      <w:r>
        <w:rPr>
          <w:rFonts w:ascii="Arial Narrow" w:hAnsi="Arial Narrow" w:cs="Arial"/>
          <w:sz w:val="20"/>
          <w:szCs w:val="20"/>
          <w:lang w:eastAsia="en-US"/>
        </w:rPr>
        <w:t>3.6</w:t>
      </w:r>
      <w:r w:rsidR="0030123F" w:rsidRPr="00CF3F23">
        <w:rPr>
          <w:rFonts w:ascii="Arial Narrow" w:hAnsi="Arial Narrow" w:cs="Arial"/>
          <w:sz w:val="20"/>
          <w:szCs w:val="20"/>
          <w:lang w:eastAsia="en-US"/>
        </w:rPr>
        <w:t xml:space="preserve">. Usługa będzie świadczona o odpowiednim </w:t>
      </w:r>
      <w:r w:rsidR="00877183" w:rsidRPr="00CF3F23">
        <w:rPr>
          <w:rFonts w:ascii="Arial Narrow" w:hAnsi="Arial Narrow" w:cs="Arial"/>
          <w:sz w:val="20"/>
          <w:szCs w:val="20"/>
          <w:lang w:eastAsia="en-US"/>
        </w:rPr>
        <w:t>standardzie w sposób bezstronny</w:t>
      </w:r>
      <w:r w:rsidR="0030123F" w:rsidRPr="00CF3F23">
        <w:rPr>
          <w:rFonts w:ascii="Arial Narrow" w:hAnsi="Arial Narrow" w:cs="Arial"/>
          <w:sz w:val="20"/>
          <w:szCs w:val="20"/>
          <w:lang w:bidi="pl-PL"/>
        </w:rPr>
        <w:t xml:space="preserve"> </w:t>
      </w:r>
      <w:r w:rsidR="0030123F" w:rsidRPr="00CF3F23">
        <w:rPr>
          <w:rFonts w:ascii="Arial Narrow" w:hAnsi="Arial Narrow" w:cs="Arial"/>
          <w:sz w:val="20"/>
          <w:szCs w:val="20"/>
          <w:lang w:eastAsia="en-US"/>
        </w:rPr>
        <w:t>z poszanowaniem zasady równości szans i niedyskryminacji, w tym dostępności dla osób</w:t>
      </w:r>
      <w:r w:rsidR="00877183" w:rsidRPr="00CF3F23">
        <w:rPr>
          <w:rFonts w:ascii="Arial Narrow" w:hAnsi="Arial Narrow" w:cs="Arial"/>
          <w:sz w:val="20"/>
          <w:szCs w:val="20"/>
          <w:lang w:eastAsia="en-US"/>
        </w:rPr>
        <w:t xml:space="preserve"> </w:t>
      </w:r>
      <w:r w:rsidR="0030123F" w:rsidRPr="00CF3F23">
        <w:rPr>
          <w:rFonts w:ascii="Arial Narrow" w:hAnsi="Arial Narrow" w:cs="Arial"/>
          <w:sz w:val="20"/>
          <w:szCs w:val="20"/>
          <w:lang w:eastAsia="en-US"/>
        </w:rPr>
        <w:t>z niepełnosprawnościami oraz zasady równości płci.</w:t>
      </w:r>
    </w:p>
    <w:p w14:paraId="4889136B" w14:textId="7B0D5962" w:rsidR="00FB4F97" w:rsidRPr="00CF3F23" w:rsidRDefault="006D3AC8" w:rsidP="008705FA">
      <w:pPr>
        <w:pStyle w:val="Normalny1"/>
        <w:spacing w:after="0" w:line="360" w:lineRule="auto"/>
        <w:ind w:left="284" w:hanging="284"/>
        <w:rPr>
          <w:rFonts w:ascii="Arial Narrow" w:eastAsia="Times New Roman" w:hAnsi="Arial Narrow" w:cs="Arial"/>
          <w:sz w:val="20"/>
          <w:szCs w:val="20"/>
          <w:lang w:bidi="pl-PL"/>
        </w:rPr>
      </w:pPr>
      <w:r>
        <w:rPr>
          <w:rFonts w:ascii="Arial Narrow" w:eastAsia="Times New Roman" w:hAnsi="Arial Narrow" w:cs="Arial"/>
          <w:sz w:val="20"/>
          <w:szCs w:val="20"/>
          <w:lang w:bidi="pl-PL"/>
        </w:rPr>
        <w:t>3.7</w:t>
      </w:r>
      <w:r w:rsidR="0030123F" w:rsidRPr="00CF3F23">
        <w:rPr>
          <w:rFonts w:ascii="Arial Narrow" w:eastAsia="Times New Roman" w:hAnsi="Arial Narrow" w:cs="Arial"/>
          <w:sz w:val="20"/>
          <w:szCs w:val="20"/>
          <w:lang w:bidi="pl-PL"/>
        </w:rPr>
        <w:t>. F</w:t>
      </w:r>
      <w:r w:rsidR="001952DC" w:rsidRPr="00CF3F23">
        <w:rPr>
          <w:rFonts w:ascii="Arial Narrow" w:eastAsia="Times New Roman" w:hAnsi="Arial Narrow" w:cs="Arial"/>
          <w:sz w:val="20"/>
          <w:szCs w:val="20"/>
          <w:lang w:bidi="pl-PL"/>
        </w:rPr>
        <w:t>aktura/rachunek za usługę będzie wystawiana/y każdego ostatniego dnia  miesiąca, po realizacji usługi, na podstawie liczby przeprowadzonych godzin w danym miesiącu potwierdzonych protokołem zdawczo-odbiorczym</w:t>
      </w:r>
      <w:r w:rsidR="0030123F" w:rsidRPr="00CF3F23">
        <w:rPr>
          <w:rFonts w:ascii="Arial Narrow" w:eastAsia="Times New Roman" w:hAnsi="Arial Narrow" w:cs="Arial"/>
          <w:sz w:val="20"/>
          <w:szCs w:val="20"/>
          <w:lang w:bidi="pl-PL"/>
        </w:rPr>
        <w:t xml:space="preserve">. </w:t>
      </w:r>
    </w:p>
    <w:p w14:paraId="0CF5A8EC" w14:textId="77777777" w:rsidR="00EB4AFD" w:rsidRPr="00CF3F23" w:rsidRDefault="00EB4AFD" w:rsidP="00FB4F97">
      <w:pPr>
        <w:keepNext/>
        <w:keepLines/>
        <w:suppressAutoHyphens/>
        <w:spacing w:line="360" w:lineRule="auto"/>
        <w:jc w:val="center"/>
        <w:rPr>
          <w:rFonts w:ascii="Arial Narrow" w:hAnsi="Arial Narrow" w:cs="Arial"/>
          <w:b/>
          <w:snapToGrid w:val="0"/>
          <w:kern w:val="20"/>
          <w:sz w:val="20"/>
          <w:szCs w:val="20"/>
        </w:rPr>
      </w:pPr>
    </w:p>
    <w:p w14:paraId="50AB4B78" w14:textId="42ECAEAB" w:rsidR="00FB4F97" w:rsidRPr="00CF3F23" w:rsidRDefault="00FB4F97" w:rsidP="00FB4F97">
      <w:pPr>
        <w:keepNext/>
        <w:keepLines/>
        <w:suppressAutoHyphens/>
        <w:spacing w:line="360" w:lineRule="auto"/>
        <w:jc w:val="center"/>
        <w:rPr>
          <w:rFonts w:ascii="Arial Narrow" w:hAnsi="Arial Narrow" w:cs="Arial"/>
          <w:b/>
          <w:snapToGrid w:val="0"/>
          <w:kern w:val="20"/>
          <w:sz w:val="20"/>
          <w:szCs w:val="20"/>
        </w:rPr>
      </w:pPr>
      <w:r w:rsidRPr="00CF3F23">
        <w:rPr>
          <w:rFonts w:ascii="Arial Narrow" w:hAnsi="Arial Narrow" w:cs="Arial"/>
          <w:b/>
          <w:snapToGrid w:val="0"/>
          <w:kern w:val="20"/>
          <w:sz w:val="20"/>
          <w:szCs w:val="20"/>
        </w:rPr>
        <w:t xml:space="preserve">§ </w:t>
      </w:r>
      <w:r w:rsidR="00E14307" w:rsidRPr="00CF3F23">
        <w:rPr>
          <w:rFonts w:ascii="Arial Narrow" w:hAnsi="Arial Narrow" w:cs="Arial"/>
          <w:b/>
          <w:snapToGrid w:val="0"/>
          <w:kern w:val="20"/>
          <w:sz w:val="20"/>
          <w:szCs w:val="20"/>
        </w:rPr>
        <w:t>2</w:t>
      </w:r>
      <w:r w:rsidRPr="00CF3F23">
        <w:rPr>
          <w:rFonts w:ascii="Arial Narrow" w:hAnsi="Arial Narrow" w:cs="Arial"/>
          <w:b/>
          <w:snapToGrid w:val="0"/>
          <w:kern w:val="20"/>
          <w:sz w:val="20"/>
          <w:szCs w:val="20"/>
        </w:rPr>
        <w:t>.</w:t>
      </w:r>
    </w:p>
    <w:p w14:paraId="567B2870" w14:textId="773AB9C7" w:rsidR="00FB4F97" w:rsidRPr="00CF3F23" w:rsidRDefault="00FB4F97" w:rsidP="00FB4F97">
      <w:pPr>
        <w:keepNext/>
        <w:keepLines/>
        <w:suppressAutoHyphens/>
        <w:spacing w:line="360" w:lineRule="auto"/>
        <w:jc w:val="center"/>
        <w:rPr>
          <w:rFonts w:ascii="Arial Narrow" w:hAnsi="Arial Narrow" w:cs="Arial"/>
          <w:b/>
          <w:snapToGrid w:val="0"/>
          <w:kern w:val="20"/>
          <w:sz w:val="20"/>
          <w:szCs w:val="20"/>
        </w:rPr>
      </w:pPr>
      <w:r w:rsidRPr="00CF3F23">
        <w:rPr>
          <w:rFonts w:ascii="Arial Narrow" w:hAnsi="Arial Narrow" w:cs="Arial"/>
          <w:b/>
          <w:snapToGrid w:val="0"/>
          <w:kern w:val="20"/>
          <w:sz w:val="20"/>
          <w:szCs w:val="20"/>
        </w:rPr>
        <w:t>Oświadczenie Wykonawcy</w:t>
      </w:r>
    </w:p>
    <w:p w14:paraId="10AFFA9F" w14:textId="786377D9" w:rsidR="00EB3727" w:rsidRPr="00CF3F23" w:rsidRDefault="00EB3727" w:rsidP="00EB4AFD">
      <w:pPr>
        <w:pStyle w:val="Akapitzlist"/>
        <w:numPr>
          <w:ilvl w:val="0"/>
          <w:numId w:val="27"/>
        </w:numPr>
        <w:spacing w:line="360" w:lineRule="auto"/>
        <w:ind w:left="360"/>
        <w:rPr>
          <w:rFonts w:ascii="Arial Narrow" w:eastAsia="Times New Roman" w:hAnsi="Arial Narrow" w:cs="Arial"/>
          <w:color w:val="auto"/>
          <w:lang w:bidi="ar-SA"/>
        </w:rPr>
      </w:pPr>
      <w:r w:rsidRPr="00CF3F23">
        <w:rPr>
          <w:rFonts w:ascii="Arial Narrow" w:eastAsia="Times New Roman" w:hAnsi="Arial Narrow" w:cs="Arial"/>
          <w:color w:val="auto"/>
          <w:lang w:bidi="ar-SA"/>
        </w:rPr>
        <w:t>Wykonawca oświadcza, że:</w:t>
      </w:r>
    </w:p>
    <w:p w14:paraId="0D9D7042" w14:textId="77777777" w:rsidR="00EB4AFD" w:rsidRPr="00CF3F23" w:rsidRDefault="00EB4AFD" w:rsidP="00EB4AFD">
      <w:pPr>
        <w:widowControl w:val="0"/>
        <w:numPr>
          <w:ilvl w:val="0"/>
          <w:numId w:val="25"/>
        </w:numPr>
        <w:spacing w:line="360" w:lineRule="auto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t>posiada</w:t>
      </w:r>
      <w:r w:rsidR="00DE4125" w:rsidRPr="00CF3F23">
        <w:rPr>
          <w:rFonts w:ascii="Arial Narrow" w:hAnsi="Arial Narrow" w:cs="Arial"/>
          <w:sz w:val="20"/>
          <w:szCs w:val="20"/>
        </w:rPr>
        <w:t xml:space="preserve"> niezbędną wiedzę i doświadczenie do wykonania zamówienia l</w:t>
      </w:r>
      <w:r w:rsidR="00DE4125" w:rsidRPr="00CF3F23">
        <w:rPr>
          <w:rFonts w:ascii="Arial Narrow" w:eastAsia="CIDFont+F2" w:hAnsi="Arial Narrow" w:cs="Arial"/>
          <w:kern w:val="3"/>
          <w:sz w:val="20"/>
          <w:szCs w:val="20"/>
          <w:lang w:bidi="pl-PL"/>
        </w:rPr>
        <w:t xml:space="preserve">ub </w:t>
      </w:r>
      <w:r w:rsidRPr="00CF3F23">
        <w:rPr>
          <w:rFonts w:ascii="Arial Narrow" w:eastAsia="CIDFont+F2" w:hAnsi="Arial Narrow" w:cs="Arial"/>
          <w:bCs/>
          <w:kern w:val="3"/>
          <w:sz w:val="20"/>
          <w:szCs w:val="20"/>
          <w:lang w:bidi="pl-PL"/>
        </w:rPr>
        <w:t>dysponuje</w:t>
      </w:r>
      <w:r w:rsidR="00DE4125" w:rsidRPr="00CF3F23">
        <w:rPr>
          <w:rFonts w:ascii="Arial Narrow" w:eastAsia="CIDFont+F2" w:hAnsi="Arial Narrow" w:cs="Arial"/>
          <w:bCs/>
          <w:kern w:val="3"/>
          <w:sz w:val="20"/>
          <w:szCs w:val="20"/>
          <w:lang w:bidi="pl-PL"/>
        </w:rPr>
        <w:t xml:space="preserve"> osobami zdolnymi do wykonania przedmiotu zamówienia</w:t>
      </w:r>
      <w:r w:rsidRPr="00CF3F23">
        <w:rPr>
          <w:rFonts w:ascii="Arial Narrow" w:eastAsia="CIDFont+F2" w:hAnsi="Arial Narrow" w:cs="Arial"/>
          <w:bCs/>
          <w:kern w:val="3"/>
          <w:sz w:val="20"/>
          <w:szCs w:val="20"/>
          <w:lang w:bidi="pl-PL"/>
        </w:rPr>
        <w:t>, zgodnie z treścią zapytania ofertowego.</w:t>
      </w:r>
    </w:p>
    <w:p w14:paraId="494677EB" w14:textId="77777777" w:rsidR="00071F36" w:rsidRPr="00CF3F23" w:rsidRDefault="00EB4AFD" w:rsidP="00071F36">
      <w:pPr>
        <w:widowControl w:val="0"/>
        <w:numPr>
          <w:ilvl w:val="0"/>
          <w:numId w:val="25"/>
        </w:numPr>
        <w:spacing w:line="360" w:lineRule="auto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t>p</w:t>
      </w:r>
      <w:r w:rsidR="00BC0347" w:rsidRPr="00CF3F23">
        <w:rPr>
          <w:rFonts w:ascii="Arial Narrow" w:hAnsi="Arial Narrow" w:cs="Arial"/>
          <w:sz w:val="20"/>
          <w:szCs w:val="20"/>
        </w:rPr>
        <w:t xml:space="preserve">osiada minimalne doświadczenie: zrealizował co najmniej </w:t>
      </w:r>
      <w:r w:rsidR="00071F36" w:rsidRPr="00CF3F23">
        <w:rPr>
          <w:rFonts w:ascii="Arial Narrow" w:hAnsi="Arial Narrow" w:cs="Arial"/>
          <w:sz w:val="20"/>
          <w:szCs w:val="20"/>
        </w:rPr>
        <w:t>20 godzin spotkań z rodzicami lub opiekunami dzieci z niepełnosprawnościami lub ze specjalnymi potrzebami edukacyjnymi lub dzieci w kryzysie migracyjnym lub dzieci doświadczających trudności emocjonalnych, społecznych, adaptacyjnych lub sytuacji kryzysowych, przeprowadzone w okresie ostatnich dwóch lat</w:t>
      </w:r>
      <w:r w:rsidR="0016493F" w:rsidRPr="00CF3F23">
        <w:rPr>
          <w:rFonts w:ascii="Arial Narrow" w:hAnsi="Arial Narrow" w:cs="Arial"/>
          <w:sz w:val="20"/>
          <w:szCs w:val="20"/>
        </w:rPr>
        <w:t>;</w:t>
      </w:r>
    </w:p>
    <w:p w14:paraId="1D39A6A5" w14:textId="7AD77D79" w:rsidR="00EF5B26" w:rsidRPr="00CF3F23" w:rsidRDefault="00427ACB" w:rsidP="00071F36">
      <w:pPr>
        <w:widowControl w:val="0"/>
        <w:numPr>
          <w:ilvl w:val="0"/>
          <w:numId w:val="25"/>
        </w:numPr>
        <w:spacing w:line="360" w:lineRule="auto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t>zobowiązuję</w:t>
      </w:r>
      <w:r w:rsidR="00952AFD" w:rsidRPr="00CF3F23">
        <w:rPr>
          <w:rFonts w:ascii="Arial Narrow" w:hAnsi="Arial Narrow" w:cs="Arial"/>
          <w:sz w:val="20"/>
          <w:szCs w:val="20"/>
        </w:rPr>
        <w:t xml:space="preserve"> się</w:t>
      </w:r>
      <w:r w:rsidRPr="00CF3F23">
        <w:rPr>
          <w:rFonts w:ascii="Arial Narrow" w:hAnsi="Arial Narrow" w:cs="Arial"/>
          <w:sz w:val="20"/>
          <w:szCs w:val="20"/>
        </w:rPr>
        <w:t xml:space="preserve"> </w:t>
      </w:r>
      <w:r w:rsidR="00952AFD" w:rsidRPr="00CF3F23">
        <w:rPr>
          <w:rFonts w:ascii="Arial Narrow" w:hAnsi="Arial Narrow" w:cs="Arial"/>
          <w:sz w:val="20"/>
          <w:szCs w:val="20"/>
        </w:rPr>
        <w:t xml:space="preserve">do udzielenia wszelkich niezbędnych wyjaśnień oraz do udostępnienia instytucji kontrolującej dokumentów i materiałów potwierdzających prawidłowość oraz kwalifikowalność poniesionych wydatków w ramach realizacji projektu nr </w:t>
      </w:r>
      <w:r w:rsidR="00071F36" w:rsidRPr="00CF3F23">
        <w:rPr>
          <w:rFonts w:ascii="Arial Narrow" w:hAnsi="Arial Narrow" w:cs="Arial"/>
          <w:b/>
          <w:sz w:val="20"/>
          <w:szCs w:val="20"/>
        </w:rPr>
        <w:t xml:space="preserve">FEPM.05.08-IZ.00-0048/23, pn. „Dostępne szkoły w powiecie puckim i w Gdańsku” </w:t>
      </w:r>
      <w:r w:rsidR="00952AFD" w:rsidRPr="00CF3F23">
        <w:rPr>
          <w:rFonts w:ascii="Arial Narrow" w:hAnsi="Arial Narrow" w:cs="Arial"/>
          <w:sz w:val="20"/>
          <w:szCs w:val="20"/>
        </w:rPr>
        <w:t>współfinansowanego ze środków Unii Europejskiej. Obowiązek ten obejmuje w szczególności przedstawienie faktur, rachunków, umów, protokołów odbioru oraz innych dokumentów księgowych i merytorycznych, które jednoznacznie potwierdzają zgodność wydatków z zasadami finansowania projektu.</w:t>
      </w:r>
      <w:r w:rsidRPr="00CF3F23">
        <w:rPr>
          <w:rFonts w:ascii="Arial Narrow" w:hAnsi="Arial Narrow" w:cs="Arial"/>
          <w:sz w:val="20"/>
          <w:szCs w:val="20"/>
        </w:rPr>
        <w:t xml:space="preserve"> </w:t>
      </w:r>
    </w:p>
    <w:p w14:paraId="3053337A" w14:textId="77777777" w:rsidR="00EB4AFD" w:rsidRPr="00CF3F23" w:rsidRDefault="00EB4AFD" w:rsidP="00EB4AFD">
      <w:pPr>
        <w:keepNext/>
        <w:keepLines/>
        <w:widowControl w:val="0"/>
        <w:suppressAutoHyphens/>
        <w:spacing w:line="360" w:lineRule="auto"/>
        <w:ind w:left="720"/>
        <w:rPr>
          <w:rFonts w:ascii="Arial Narrow" w:hAnsi="Arial Narrow" w:cs="Arial"/>
          <w:b/>
          <w:snapToGrid w:val="0"/>
          <w:kern w:val="20"/>
          <w:sz w:val="20"/>
          <w:szCs w:val="20"/>
        </w:rPr>
      </w:pPr>
    </w:p>
    <w:p w14:paraId="63DA102C" w14:textId="6F8A06F4" w:rsidR="00E14307" w:rsidRPr="00CF3F23" w:rsidRDefault="00E14307" w:rsidP="00E14307">
      <w:pPr>
        <w:keepNext/>
        <w:keepLines/>
        <w:suppressAutoHyphens/>
        <w:spacing w:line="360" w:lineRule="auto"/>
        <w:jc w:val="center"/>
        <w:rPr>
          <w:rFonts w:ascii="Arial Narrow" w:hAnsi="Arial Narrow" w:cs="Arial"/>
          <w:b/>
          <w:snapToGrid w:val="0"/>
          <w:kern w:val="20"/>
          <w:sz w:val="20"/>
          <w:szCs w:val="20"/>
        </w:rPr>
      </w:pPr>
      <w:r w:rsidRPr="00CF3F23">
        <w:rPr>
          <w:rFonts w:ascii="Arial Narrow" w:hAnsi="Arial Narrow" w:cs="Arial"/>
          <w:b/>
          <w:snapToGrid w:val="0"/>
          <w:kern w:val="20"/>
          <w:sz w:val="20"/>
          <w:szCs w:val="20"/>
        </w:rPr>
        <w:t>§ 3.</w:t>
      </w:r>
    </w:p>
    <w:p w14:paraId="3FAB6617" w14:textId="3C89A217" w:rsidR="00E14307" w:rsidRPr="00CF3F23" w:rsidRDefault="00E14307" w:rsidP="00E14307">
      <w:pPr>
        <w:keepNext/>
        <w:keepLines/>
        <w:suppressAutoHyphens/>
        <w:spacing w:line="360" w:lineRule="auto"/>
        <w:jc w:val="center"/>
        <w:rPr>
          <w:rFonts w:ascii="Arial Narrow" w:hAnsi="Arial Narrow" w:cs="Arial"/>
          <w:b/>
          <w:snapToGrid w:val="0"/>
          <w:kern w:val="20"/>
          <w:sz w:val="20"/>
          <w:szCs w:val="20"/>
        </w:rPr>
      </w:pPr>
      <w:r w:rsidRPr="00CF3F23">
        <w:rPr>
          <w:rFonts w:ascii="Arial Narrow" w:hAnsi="Arial Narrow" w:cs="Arial"/>
          <w:b/>
          <w:snapToGrid w:val="0"/>
          <w:kern w:val="20"/>
          <w:sz w:val="20"/>
          <w:szCs w:val="20"/>
        </w:rPr>
        <w:t>Wynagrodzenie</w:t>
      </w:r>
    </w:p>
    <w:p w14:paraId="2C9379EE" w14:textId="26A9B74B" w:rsidR="001527FF" w:rsidRPr="00CF3F23" w:rsidRDefault="001527FF" w:rsidP="001527FF">
      <w:pPr>
        <w:numPr>
          <w:ilvl w:val="0"/>
          <w:numId w:val="3"/>
        </w:numPr>
        <w:tabs>
          <w:tab w:val="left" w:pos="142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t xml:space="preserve">Za wykonanie przedmiotu umowy Wykonawcy przysługuje całkowite wynagrodzenie w wysokości nie przekraczającej ……………………………………PLN  </w:t>
      </w:r>
      <w:r w:rsidR="003563A2" w:rsidRPr="00CF3F23">
        <w:rPr>
          <w:rFonts w:ascii="Arial Narrow" w:hAnsi="Arial Narrow" w:cs="Arial"/>
          <w:sz w:val="20"/>
          <w:szCs w:val="20"/>
        </w:rPr>
        <w:t xml:space="preserve">z VAT </w:t>
      </w:r>
      <w:r w:rsidRPr="00CF3F23">
        <w:rPr>
          <w:rFonts w:ascii="Arial Narrow" w:hAnsi="Arial Narrow" w:cs="Arial"/>
          <w:sz w:val="20"/>
          <w:szCs w:val="20"/>
        </w:rPr>
        <w:t>(słownie: ……………………….</w:t>
      </w:r>
      <w:r w:rsidR="003563A2" w:rsidRPr="00CF3F23">
        <w:rPr>
          <w:rFonts w:ascii="Arial Narrow" w:hAnsi="Arial Narrow" w:cs="Arial"/>
          <w:sz w:val="20"/>
          <w:szCs w:val="20"/>
        </w:rPr>
        <w:t>……………………</w:t>
      </w:r>
      <w:r w:rsidRPr="00CF3F23">
        <w:rPr>
          <w:rFonts w:ascii="Arial Narrow" w:hAnsi="Arial Narrow" w:cs="Arial"/>
          <w:sz w:val="20"/>
          <w:szCs w:val="20"/>
        </w:rPr>
        <w:t>…………………………….. )</w:t>
      </w:r>
    </w:p>
    <w:p w14:paraId="30B97B8D" w14:textId="0288B098" w:rsidR="001527FF" w:rsidRPr="00CF3F23" w:rsidRDefault="001527FF" w:rsidP="001527FF">
      <w:pPr>
        <w:pStyle w:val="Akapitzlist"/>
        <w:widowControl/>
        <w:numPr>
          <w:ilvl w:val="0"/>
          <w:numId w:val="3"/>
        </w:numPr>
        <w:suppressAutoHyphens/>
        <w:autoSpaceDE w:val="0"/>
        <w:spacing w:line="360" w:lineRule="auto"/>
        <w:jc w:val="both"/>
        <w:rPr>
          <w:rFonts w:ascii="Arial Narrow" w:eastAsia="Times New Roman" w:hAnsi="Arial Narrow" w:cs="Arial"/>
          <w:color w:val="auto"/>
          <w:lang w:bidi="ar-SA"/>
        </w:rPr>
      </w:pPr>
      <w:r w:rsidRPr="00CF3F23">
        <w:rPr>
          <w:rFonts w:ascii="Arial Narrow" w:eastAsia="Times New Roman" w:hAnsi="Arial Narrow" w:cs="Arial"/>
          <w:color w:val="auto"/>
          <w:lang w:bidi="ar-SA"/>
        </w:rPr>
        <w:t xml:space="preserve">Wykonawca otrzyma </w:t>
      </w:r>
      <w:r w:rsidR="00CF3F23">
        <w:rPr>
          <w:rFonts w:ascii="Arial Narrow" w:eastAsia="Times New Roman" w:hAnsi="Arial Narrow" w:cs="Arial"/>
          <w:color w:val="auto"/>
          <w:lang w:bidi="ar-SA"/>
        </w:rPr>
        <w:t>wynagrodzenie za każdą pojedynczą przeprowadzoną</w:t>
      </w:r>
      <w:r w:rsidR="003563A2" w:rsidRPr="00CF3F23">
        <w:rPr>
          <w:rFonts w:ascii="Arial Narrow" w:eastAsia="Times New Roman" w:hAnsi="Arial Narrow" w:cs="Arial"/>
          <w:color w:val="auto"/>
          <w:lang w:bidi="ar-SA"/>
        </w:rPr>
        <w:t xml:space="preserve"> </w:t>
      </w:r>
      <w:r w:rsidR="00CF3F23">
        <w:rPr>
          <w:rFonts w:ascii="Arial Narrow" w:eastAsia="Times New Roman" w:hAnsi="Arial Narrow" w:cs="Arial"/>
          <w:color w:val="auto"/>
          <w:lang w:bidi="ar-SA"/>
        </w:rPr>
        <w:t>osobogodzinę</w:t>
      </w:r>
      <w:r w:rsidR="003563A2" w:rsidRPr="00CF3F23">
        <w:rPr>
          <w:rFonts w:ascii="Arial Narrow" w:eastAsia="Times New Roman" w:hAnsi="Arial Narrow" w:cs="Arial"/>
          <w:color w:val="auto"/>
          <w:lang w:bidi="ar-SA"/>
        </w:rPr>
        <w:t xml:space="preserve"> w wysokości   </w:t>
      </w:r>
      <w:r w:rsidRPr="00CF3F23">
        <w:rPr>
          <w:rFonts w:ascii="Arial Narrow" w:eastAsia="Times New Roman" w:hAnsi="Arial Narrow" w:cs="Arial"/>
          <w:color w:val="auto"/>
          <w:lang w:bidi="ar-SA"/>
        </w:rPr>
        <w:t>…………….. PLN z VAT (słownie: ………………………………………………………………….…………. złotych, …../100).</w:t>
      </w:r>
    </w:p>
    <w:p w14:paraId="56C58CC3" w14:textId="66FFE00E" w:rsidR="001527FF" w:rsidRPr="00CF3F23" w:rsidRDefault="001527FF" w:rsidP="001527FF">
      <w:pPr>
        <w:numPr>
          <w:ilvl w:val="0"/>
          <w:numId w:val="3"/>
        </w:numPr>
        <w:tabs>
          <w:tab w:val="left" w:pos="142"/>
        </w:tabs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t>Zapłata za zrealizowaną usługę nastąpi na podstawie sporządzonego przez Wykonawcę rachunku/fa</w:t>
      </w:r>
      <w:r w:rsidR="003563A2" w:rsidRPr="00CF3F23">
        <w:rPr>
          <w:rFonts w:ascii="Arial Narrow" w:hAnsi="Arial Narrow" w:cs="Arial"/>
          <w:sz w:val="20"/>
          <w:szCs w:val="20"/>
        </w:rPr>
        <w:t>ktury, maksymalnie w terminie 14</w:t>
      </w:r>
      <w:r w:rsidRPr="00CF3F23">
        <w:rPr>
          <w:rFonts w:ascii="Arial Narrow" w:hAnsi="Arial Narrow" w:cs="Arial"/>
          <w:sz w:val="20"/>
          <w:szCs w:val="20"/>
        </w:rPr>
        <w:t xml:space="preserve"> dni od dnia doręczenia Zamawiającemu poprawnie </w:t>
      </w:r>
      <w:r w:rsidR="004757C1" w:rsidRPr="00CF3F23">
        <w:rPr>
          <w:rFonts w:ascii="Arial Narrow" w:hAnsi="Arial Narrow" w:cs="Arial"/>
          <w:sz w:val="20"/>
          <w:szCs w:val="20"/>
        </w:rPr>
        <w:t>sporządzonego rachunku/faktury, podpisanego protokołu</w:t>
      </w:r>
      <w:r w:rsidR="00071F36" w:rsidRPr="00CF3F23">
        <w:rPr>
          <w:rFonts w:ascii="Arial Narrow" w:hAnsi="Arial Narrow" w:cs="Arial"/>
          <w:sz w:val="20"/>
          <w:szCs w:val="20"/>
        </w:rPr>
        <w:t xml:space="preserve"> zdawczo-odbiorczego</w:t>
      </w:r>
      <w:r w:rsidR="004757C1" w:rsidRPr="00CF3F23">
        <w:rPr>
          <w:rFonts w:ascii="Arial Narrow" w:hAnsi="Arial Narrow" w:cs="Arial"/>
          <w:sz w:val="20"/>
          <w:szCs w:val="20"/>
        </w:rPr>
        <w:t xml:space="preserve"> oraz</w:t>
      </w:r>
      <w:r w:rsidRPr="00CF3F23">
        <w:rPr>
          <w:rFonts w:ascii="Arial Narrow" w:hAnsi="Arial Narrow" w:cs="Arial"/>
          <w:sz w:val="20"/>
          <w:szCs w:val="20"/>
        </w:rPr>
        <w:t xml:space="preserve"> listy obecności</w:t>
      </w:r>
      <w:r w:rsidR="004757C1" w:rsidRPr="00CF3F23">
        <w:rPr>
          <w:rFonts w:ascii="Arial Narrow" w:hAnsi="Arial Narrow" w:cs="Arial"/>
          <w:sz w:val="20"/>
          <w:szCs w:val="20"/>
        </w:rPr>
        <w:t xml:space="preserve"> osób uczestniczących w </w:t>
      </w:r>
      <w:r w:rsidR="00071F36" w:rsidRPr="00CF3F23">
        <w:rPr>
          <w:rFonts w:ascii="Arial Narrow" w:hAnsi="Arial Narrow" w:cs="Arial"/>
          <w:sz w:val="20"/>
          <w:szCs w:val="20"/>
        </w:rPr>
        <w:t>spotkaniach</w:t>
      </w:r>
      <w:r w:rsidRPr="00CF3F23">
        <w:rPr>
          <w:rFonts w:ascii="Arial Narrow" w:hAnsi="Arial Narrow" w:cs="Arial"/>
          <w:sz w:val="20"/>
          <w:szCs w:val="20"/>
        </w:rPr>
        <w:t>.</w:t>
      </w:r>
    </w:p>
    <w:p w14:paraId="70C2019C" w14:textId="450E2463" w:rsidR="00EF5B26" w:rsidRPr="00CF3F23" w:rsidRDefault="00EF5B26" w:rsidP="00A518B4">
      <w:pPr>
        <w:tabs>
          <w:tab w:val="left" w:pos="142"/>
        </w:tabs>
        <w:spacing w:line="360" w:lineRule="auto"/>
        <w:rPr>
          <w:rFonts w:ascii="Arial Narrow" w:hAnsi="Arial Narrow" w:cs="Arial"/>
          <w:b/>
          <w:sz w:val="20"/>
          <w:szCs w:val="20"/>
        </w:rPr>
      </w:pPr>
    </w:p>
    <w:p w14:paraId="169417D3" w14:textId="1C1F1DAC" w:rsidR="00EE6B99" w:rsidRPr="00CF3F23" w:rsidRDefault="00EE6B99" w:rsidP="00EE6B99">
      <w:pPr>
        <w:tabs>
          <w:tab w:val="left" w:pos="142"/>
        </w:tabs>
        <w:spacing w:line="360" w:lineRule="auto"/>
        <w:ind w:left="227"/>
        <w:jc w:val="center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 xml:space="preserve">§ </w:t>
      </w:r>
      <w:r w:rsidR="00FB4F97" w:rsidRPr="00CF3F23">
        <w:rPr>
          <w:rFonts w:ascii="Arial Narrow" w:hAnsi="Arial Narrow" w:cs="Arial"/>
          <w:b/>
          <w:sz w:val="20"/>
          <w:szCs w:val="20"/>
        </w:rPr>
        <w:t>4</w:t>
      </w:r>
      <w:r w:rsidRPr="00CF3F23">
        <w:rPr>
          <w:rFonts w:ascii="Arial Narrow" w:hAnsi="Arial Narrow" w:cs="Arial"/>
          <w:b/>
          <w:sz w:val="20"/>
          <w:szCs w:val="20"/>
        </w:rPr>
        <w:t>.</w:t>
      </w:r>
    </w:p>
    <w:p w14:paraId="4A62B9DE" w14:textId="77777777" w:rsidR="00EE6B99" w:rsidRPr="00CF3F23" w:rsidRDefault="00EE6B99" w:rsidP="00EE6B99">
      <w:pPr>
        <w:tabs>
          <w:tab w:val="left" w:pos="142"/>
        </w:tabs>
        <w:spacing w:line="360" w:lineRule="auto"/>
        <w:ind w:left="227"/>
        <w:jc w:val="center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>Termin realizacji umowy</w:t>
      </w:r>
    </w:p>
    <w:p w14:paraId="4D7B3BDE" w14:textId="77777777" w:rsidR="00071F36" w:rsidRPr="00CF3F23" w:rsidRDefault="00EE6B99" w:rsidP="00071F36">
      <w:pPr>
        <w:numPr>
          <w:ilvl w:val="0"/>
          <w:numId w:val="11"/>
        </w:numPr>
        <w:tabs>
          <w:tab w:val="left" w:pos="142"/>
        </w:tabs>
        <w:spacing w:line="360" w:lineRule="auto"/>
        <w:ind w:left="284" w:hanging="284"/>
        <w:jc w:val="both"/>
        <w:rPr>
          <w:rFonts w:ascii="Arial Narrow" w:hAnsi="Arial Narrow" w:cs="Arial"/>
          <w:b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</w:rPr>
        <w:t xml:space="preserve">Wykonawca </w:t>
      </w:r>
      <w:r w:rsidR="00CC108A" w:rsidRPr="00CF3F23">
        <w:rPr>
          <w:rFonts w:ascii="Arial Narrow" w:hAnsi="Arial Narrow" w:cs="Arial"/>
          <w:sz w:val="20"/>
          <w:szCs w:val="20"/>
        </w:rPr>
        <w:t>zrealizuje</w:t>
      </w:r>
      <w:r w:rsidRPr="00CF3F23">
        <w:rPr>
          <w:rFonts w:ascii="Arial Narrow" w:hAnsi="Arial Narrow" w:cs="Arial"/>
          <w:sz w:val="20"/>
          <w:szCs w:val="20"/>
        </w:rPr>
        <w:t xml:space="preserve"> przedmiot umowy </w:t>
      </w:r>
      <w:r w:rsidR="00CC108A" w:rsidRPr="00CF3F23">
        <w:rPr>
          <w:rFonts w:ascii="Arial Narrow" w:hAnsi="Arial Narrow" w:cs="Arial"/>
          <w:sz w:val="20"/>
          <w:szCs w:val="20"/>
        </w:rPr>
        <w:t xml:space="preserve">w </w:t>
      </w:r>
      <w:r w:rsidR="00427ACB" w:rsidRPr="00CF3F23">
        <w:rPr>
          <w:rFonts w:ascii="Arial Narrow" w:hAnsi="Arial Narrow" w:cs="Arial"/>
          <w:sz w:val="20"/>
          <w:szCs w:val="20"/>
        </w:rPr>
        <w:t>terminie</w:t>
      </w:r>
      <w:r w:rsidR="00926197" w:rsidRPr="00CF3F23">
        <w:rPr>
          <w:rFonts w:ascii="Arial Narrow" w:hAnsi="Arial Narrow" w:cs="Arial"/>
          <w:sz w:val="20"/>
          <w:szCs w:val="20"/>
        </w:rPr>
        <w:t xml:space="preserve"> </w:t>
      </w:r>
      <w:r w:rsidR="00071F36" w:rsidRPr="00CF3F23">
        <w:rPr>
          <w:rFonts w:ascii="Arial Narrow" w:hAnsi="Arial Narrow" w:cs="Arial"/>
          <w:b/>
          <w:sz w:val="20"/>
          <w:szCs w:val="20"/>
          <w:lang w:bidi="pl-PL"/>
        </w:rPr>
        <w:t xml:space="preserve">od 7.01.2026 r. do 21.12.2026 r. </w:t>
      </w:r>
    </w:p>
    <w:p w14:paraId="488146AD" w14:textId="32038E6A" w:rsidR="00EE6B99" w:rsidRPr="00CF3F23" w:rsidRDefault="00071F36" w:rsidP="00071F36">
      <w:pPr>
        <w:tabs>
          <w:tab w:val="left" w:pos="142"/>
        </w:tabs>
        <w:spacing w:line="360" w:lineRule="auto"/>
        <w:ind w:left="284"/>
        <w:jc w:val="both"/>
        <w:rPr>
          <w:rFonts w:ascii="Arial Narrow" w:hAnsi="Arial Narrow" w:cs="Arial"/>
          <w:b/>
          <w:sz w:val="20"/>
          <w:szCs w:val="20"/>
          <w:lang w:bidi="pl-PL"/>
        </w:rPr>
      </w:pPr>
      <w:r w:rsidRPr="00CF3F23">
        <w:rPr>
          <w:rFonts w:ascii="Arial Narrow" w:hAnsi="Arial Narrow" w:cs="Arial"/>
          <w:b/>
          <w:sz w:val="20"/>
          <w:szCs w:val="20"/>
          <w:lang w:bidi="pl-PL"/>
        </w:rPr>
        <w:t>z wyłączeniem terminów: 27 czerwca-31 sierpnia 2026 r.</w:t>
      </w:r>
    </w:p>
    <w:p w14:paraId="22812A33" w14:textId="77777777" w:rsidR="00EE6B99" w:rsidRPr="00CF3F23" w:rsidRDefault="00EE6B99" w:rsidP="00EE6B99">
      <w:pPr>
        <w:numPr>
          <w:ilvl w:val="0"/>
          <w:numId w:val="11"/>
        </w:numPr>
        <w:tabs>
          <w:tab w:val="left" w:pos="142"/>
        </w:tabs>
        <w:spacing w:line="360" w:lineRule="auto"/>
        <w:ind w:left="284" w:hanging="284"/>
        <w:jc w:val="both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t xml:space="preserve">Miejsce realizacji przedmiotu umowy: </w:t>
      </w:r>
    </w:p>
    <w:p w14:paraId="3F25C53A" w14:textId="709EB244" w:rsidR="00071F36" w:rsidRPr="00CF3F23" w:rsidRDefault="00771321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</w:rPr>
        <w:t xml:space="preserve"> </w:t>
      </w:r>
      <w:r w:rsidR="00071F36" w:rsidRPr="00CF3F23">
        <w:rPr>
          <w:rFonts w:ascii="Arial Narrow" w:hAnsi="Arial Narrow" w:cs="Arial"/>
          <w:sz w:val="20"/>
          <w:szCs w:val="20"/>
          <w:lang w:bidi="pl-PL"/>
        </w:rPr>
        <w:t>Dla część I:</w:t>
      </w:r>
    </w:p>
    <w:p w14:paraId="270C0A9A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>1. Pozytywna SP im. Arkadiusza Arama Rybickiego, ul. Azaliowa 18, 80-177 Gdańsk;</w:t>
      </w:r>
    </w:p>
    <w:p w14:paraId="13FF8932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</w:p>
    <w:p w14:paraId="4D3EEF12" w14:textId="1D7996E6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>Dla część II:</w:t>
      </w:r>
    </w:p>
    <w:p w14:paraId="02667051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>1. SP Małe Morze im. ks. Jana Kaczkowskiego, ul. Przebendowskiego 12, 84-100 Puck;</w:t>
      </w:r>
    </w:p>
    <w:p w14:paraId="2EEF80AF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>2. Technikum Informatyczne im. Macieja Płażyńskiego, ul. Wojska Polskiego 2b, 84-100 Puck;</w:t>
      </w:r>
    </w:p>
    <w:p w14:paraId="35288854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>3. Liceum Akademickie im. Macieja Płażyńskiego, ul. Wojska Polskiego 2B,84-100 Puck;</w:t>
      </w:r>
    </w:p>
    <w:p w14:paraId="6F02C552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4. I Liceum Ogólnokształcące z Oddziałami Dwujęzycznymi im. Stefana Żeromskiego w Pucku, </w:t>
      </w:r>
    </w:p>
    <w:p w14:paraId="5858CD94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   ul. Morskiego Dywizjonu Lotniczego 18, 84-100 Puck;</w:t>
      </w:r>
    </w:p>
    <w:p w14:paraId="61D38B18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5. Powiatowy Zespół Szkół im. Stanisława Staszica w tym: Liceum Ogólnokształcące, Technikum, </w:t>
      </w:r>
    </w:p>
    <w:p w14:paraId="0B8BF9E1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   Szkoła branżowa I st. ul. Szkolna 4, 84-107 Kłanino;</w:t>
      </w:r>
    </w:p>
    <w:p w14:paraId="13FDDE45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6. Powiatowe Centrum Kształcenia Zawodowego i Ustawicznego w Pucku w tym: Technikum i </w:t>
      </w:r>
    </w:p>
    <w:p w14:paraId="0D44B305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   Szkołą branżowa I st., ul. Kolejowa 7, 84-100 Puck;</w:t>
      </w:r>
    </w:p>
    <w:p w14:paraId="1F9471E7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</w:p>
    <w:p w14:paraId="1CE26F68" w14:textId="2C1324F1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>Dla część III:</w:t>
      </w:r>
    </w:p>
    <w:p w14:paraId="35D89D02" w14:textId="0E237BD5" w:rsidR="00071F36" w:rsidRPr="00CF3F23" w:rsidRDefault="00071F36" w:rsidP="00071F36">
      <w:pPr>
        <w:shd w:val="clear" w:color="auto" w:fill="FFFFFF"/>
        <w:spacing w:line="360" w:lineRule="auto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    1. Szkoła Podstawowa w Chłapowie, Chłapowo ul. Władysławowska 87, 84-120 Władysławowo; </w:t>
      </w:r>
    </w:p>
    <w:p w14:paraId="520C205B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2. Szkoła Podstawowa nr 2 im. Kontradmirała Włodzimierza Steyera, ul. 1000-lecia Państwa Polskiego 2,   </w:t>
      </w:r>
    </w:p>
    <w:p w14:paraId="3642199A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     84-120 Władysławowo; </w:t>
      </w:r>
    </w:p>
    <w:p w14:paraId="20DCFAEB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3. Szkoła Podstawowa im. Jana Kazimierza Kuczyńskiego  w Karwi, ul. Wojska Polskiego 47, </w:t>
      </w:r>
    </w:p>
    <w:p w14:paraId="5892D845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    84-105 Karwia;</w:t>
      </w:r>
    </w:p>
    <w:p w14:paraId="147FB32C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>4. Szkoła Podstawowa nr 3 im. Kornela Makuszyńskiego, Drogowców 1, 84-120 Władysławowo;</w:t>
      </w:r>
    </w:p>
    <w:p w14:paraId="02096C3D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5. Szkoła Podstawowa im. Stefana Żeromskiego w Jastrzębiej Górze, Juliusza Słowackiego 4, </w:t>
      </w:r>
    </w:p>
    <w:p w14:paraId="3E8A1E0D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    84-104 Jastrzębia Góra;</w:t>
      </w:r>
    </w:p>
    <w:p w14:paraId="53AFB3E9" w14:textId="77777777" w:rsidR="00071F36" w:rsidRPr="00CF3F23" w:rsidRDefault="00071F36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>6. Technikum w Zespole Szkół nr 1 we Władysławowie, ul. Morska 1, 84-120 Władysławowo;</w:t>
      </w:r>
    </w:p>
    <w:p w14:paraId="2E66A3D4" w14:textId="4813EADC" w:rsidR="00771321" w:rsidRPr="00CF3F23" w:rsidRDefault="006D16B4" w:rsidP="00071F36">
      <w:pPr>
        <w:shd w:val="clear" w:color="auto" w:fill="FFFFFF"/>
        <w:spacing w:line="360" w:lineRule="auto"/>
        <w:ind w:left="283"/>
        <w:textAlignment w:val="baseline"/>
        <w:outlineLvl w:val="2"/>
        <w:rPr>
          <w:rFonts w:ascii="Arial Narrow" w:hAnsi="Arial Narrow" w:cs="Arial"/>
          <w:sz w:val="20"/>
          <w:szCs w:val="20"/>
          <w:lang w:bidi="pl-PL"/>
        </w:rPr>
      </w:pPr>
      <w:r w:rsidRPr="00CF3F23">
        <w:rPr>
          <w:rFonts w:ascii="Arial Narrow" w:hAnsi="Arial Narrow" w:cs="Arial"/>
          <w:sz w:val="20"/>
          <w:szCs w:val="20"/>
        </w:rPr>
        <w:t>.</w:t>
      </w:r>
      <w:r w:rsidR="00771321" w:rsidRPr="00CF3F23">
        <w:rPr>
          <w:rFonts w:ascii="Arial Narrow" w:hAnsi="Arial Narrow" w:cs="Arial"/>
          <w:sz w:val="20"/>
          <w:szCs w:val="20"/>
        </w:rPr>
        <w:t xml:space="preserve"> </w:t>
      </w:r>
    </w:p>
    <w:p w14:paraId="1F1937B1" w14:textId="77777777" w:rsidR="007D6B57" w:rsidRPr="00CF3F23" w:rsidRDefault="007D6B57" w:rsidP="00F71C51">
      <w:pPr>
        <w:shd w:val="clear" w:color="auto" w:fill="FFFFFF"/>
        <w:spacing w:line="360" w:lineRule="auto"/>
        <w:ind w:left="283"/>
        <w:jc w:val="both"/>
        <w:textAlignment w:val="baseline"/>
        <w:outlineLvl w:val="2"/>
        <w:rPr>
          <w:rFonts w:ascii="Arial Narrow" w:hAnsi="Arial Narrow" w:cs="Arial"/>
          <w:sz w:val="20"/>
          <w:szCs w:val="20"/>
        </w:rPr>
      </w:pPr>
    </w:p>
    <w:p w14:paraId="09393E9D" w14:textId="6FB563F7" w:rsidR="00AD19E8" w:rsidRPr="00CF3F23" w:rsidRDefault="00AD19E8" w:rsidP="00AD19E8">
      <w:pPr>
        <w:keepNext/>
        <w:keepLines/>
        <w:suppressAutoHyphens/>
        <w:spacing w:line="360" w:lineRule="auto"/>
        <w:jc w:val="center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lastRenderedPageBreak/>
        <w:t xml:space="preserve">§ </w:t>
      </w:r>
      <w:r w:rsidR="00FB4F97" w:rsidRPr="00CF3F23">
        <w:rPr>
          <w:rFonts w:ascii="Arial Narrow" w:hAnsi="Arial Narrow" w:cs="Arial"/>
          <w:b/>
          <w:sz w:val="20"/>
          <w:szCs w:val="20"/>
        </w:rPr>
        <w:t>5.</w:t>
      </w:r>
    </w:p>
    <w:p w14:paraId="684AE08E" w14:textId="3A7EBC01" w:rsidR="004F2BC8" w:rsidRPr="00CF3F23" w:rsidRDefault="00DF0254" w:rsidP="004F2BC8">
      <w:pPr>
        <w:keepNext/>
        <w:keepLines/>
        <w:suppressAutoHyphens/>
        <w:spacing w:after="120" w:line="360" w:lineRule="auto"/>
        <w:jc w:val="center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>Dodatkowe warunki</w:t>
      </w:r>
    </w:p>
    <w:p w14:paraId="7A7D2A24" w14:textId="1866BFF9" w:rsidR="008569B7" w:rsidRPr="00CF3F23" w:rsidRDefault="004F2BC8" w:rsidP="00DF0254">
      <w:pPr>
        <w:numPr>
          <w:ilvl w:val="0"/>
          <w:numId w:val="6"/>
        </w:numPr>
        <w:spacing w:line="360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t>Zamawiający prze</w:t>
      </w:r>
      <w:r w:rsidR="00E723C3" w:rsidRPr="00CF3F23">
        <w:rPr>
          <w:rFonts w:ascii="Arial Narrow" w:hAnsi="Arial Narrow" w:cs="Arial"/>
          <w:sz w:val="20"/>
          <w:szCs w:val="20"/>
        </w:rPr>
        <w:t>widuje karę umowną w wysokości 1</w:t>
      </w:r>
      <w:r w:rsidRPr="00CF3F23">
        <w:rPr>
          <w:rFonts w:ascii="Arial Narrow" w:hAnsi="Arial Narrow" w:cs="Arial"/>
          <w:sz w:val="20"/>
          <w:szCs w:val="20"/>
        </w:rPr>
        <w:t>0% łącznego wynagrodzenia Wykonawcy – w przypadku gdy Wykonawca zrealizuje zlecenie w sposób niezgodny z postanowieniami umowy oraz bez zachowania należytej staranności.</w:t>
      </w:r>
    </w:p>
    <w:p w14:paraId="78FFC81C" w14:textId="1DE52305" w:rsidR="0095724D" w:rsidRPr="00CF3F23" w:rsidRDefault="0095724D" w:rsidP="00DF0254">
      <w:pPr>
        <w:numPr>
          <w:ilvl w:val="0"/>
          <w:numId w:val="6"/>
        </w:numPr>
        <w:spacing w:line="360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t xml:space="preserve">Zamawiający zastrzega sobie prawo do dochodzenia odszkodowania w wysokości </w:t>
      </w:r>
      <w:r w:rsidR="00D2646B" w:rsidRPr="00CF3F23">
        <w:rPr>
          <w:rFonts w:ascii="Arial Narrow" w:hAnsi="Arial Narrow" w:cs="Arial"/>
          <w:sz w:val="20"/>
          <w:szCs w:val="20"/>
        </w:rPr>
        <w:t>przekraczającej karę umowną  do </w:t>
      </w:r>
      <w:r w:rsidRPr="00CF3F23">
        <w:rPr>
          <w:rFonts w:ascii="Arial Narrow" w:hAnsi="Arial Narrow" w:cs="Arial"/>
          <w:sz w:val="20"/>
          <w:szCs w:val="20"/>
        </w:rPr>
        <w:t>wysokości faktycznych strat jakie poniósł Zamawiający na skutek działania lub zaniechania Wykonawcy oraz pokrycia wszelkich kosztów poniesionych przez Zamawiającego w związku z tymi działaniami lub zaniechaniami.</w:t>
      </w:r>
    </w:p>
    <w:p w14:paraId="0B4E3D21" w14:textId="368D5E5F" w:rsidR="00D2646B" w:rsidRPr="00CF3F23" w:rsidRDefault="00DF0254" w:rsidP="008569B7">
      <w:pPr>
        <w:numPr>
          <w:ilvl w:val="0"/>
          <w:numId w:val="6"/>
        </w:numPr>
        <w:spacing w:line="360" w:lineRule="auto"/>
        <w:ind w:left="284" w:hanging="284"/>
        <w:contextualSpacing/>
        <w:jc w:val="both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t>Zamawiający zastrzega sobie możliwość niezwłocznego odstąpienia od umowy przez Zamawiającego w przypadku naruszenia przez Wykonawcę warunków podpisanej umowy.</w:t>
      </w:r>
    </w:p>
    <w:p w14:paraId="64252C82" w14:textId="77777777" w:rsidR="008569B7" w:rsidRPr="00CF3F23" w:rsidRDefault="008569B7" w:rsidP="008569B7">
      <w:pPr>
        <w:spacing w:line="360" w:lineRule="auto"/>
        <w:ind w:left="284"/>
        <w:contextualSpacing/>
        <w:jc w:val="both"/>
        <w:rPr>
          <w:rFonts w:ascii="Arial Narrow" w:hAnsi="Arial Narrow" w:cs="Arial"/>
          <w:sz w:val="20"/>
          <w:szCs w:val="20"/>
          <w:highlight w:val="yellow"/>
        </w:rPr>
      </w:pPr>
    </w:p>
    <w:p w14:paraId="538BC925" w14:textId="31BE89F0" w:rsidR="00DF0254" w:rsidRPr="00CF3F23" w:rsidRDefault="00DF0254" w:rsidP="00DF0254">
      <w:pPr>
        <w:keepLines/>
        <w:spacing w:line="360" w:lineRule="auto"/>
        <w:ind w:left="284"/>
        <w:jc w:val="center"/>
        <w:rPr>
          <w:rFonts w:ascii="Arial Narrow" w:hAnsi="Arial Narrow" w:cs="Arial"/>
          <w:b/>
          <w:snapToGrid w:val="0"/>
          <w:kern w:val="20"/>
          <w:sz w:val="20"/>
          <w:szCs w:val="20"/>
        </w:rPr>
      </w:pPr>
      <w:r w:rsidRPr="00CF3F23">
        <w:rPr>
          <w:rFonts w:ascii="Arial Narrow" w:hAnsi="Arial Narrow" w:cs="Arial"/>
          <w:b/>
          <w:snapToGrid w:val="0"/>
          <w:kern w:val="20"/>
          <w:sz w:val="20"/>
          <w:szCs w:val="20"/>
        </w:rPr>
        <w:t>§ 6</w:t>
      </w:r>
      <w:r w:rsidR="00FB4F97" w:rsidRPr="00CF3F23">
        <w:rPr>
          <w:rFonts w:ascii="Arial Narrow" w:hAnsi="Arial Narrow" w:cs="Arial"/>
          <w:b/>
          <w:snapToGrid w:val="0"/>
          <w:kern w:val="20"/>
          <w:sz w:val="20"/>
          <w:szCs w:val="20"/>
        </w:rPr>
        <w:t>.</w:t>
      </w:r>
    </w:p>
    <w:p w14:paraId="34B06616" w14:textId="77777777" w:rsidR="00DF0254" w:rsidRPr="00CF3F23" w:rsidRDefault="00DF0254" w:rsidP="00DF0254">
      <w:pPr>
        <w:keepLines/>
        <w:spacing w:line="360" w:lineRule="auto"/>
        <w:ind w:left="284"/>
        <w:jc w:val="center"/>
        <w:rPr>
          <w:rFonts w:ascii="Arial Narrow" w:hAnsi="Arial Narrow" w:cs="Arial"/>
          <w:b/>
          <w:snapToGrid w:val="0"/>
          <w:kern w:val="20"/>
          <w:sz w:val="20"/>
          <w:szCs w:val="20"/>
        </w:rPr>
      </w:pPr>
      <w:r w:rsidRPr="00CF3F23">
        <w:rPr>
          <w:rFonts w:ascii="Arial Narrow" w:hAnsi="Arial Narrow" w:cs="Arial"/>
          <w:b/>
          <w:snapToGrid w:val="0"/>
          <w:kern w:val="20"/>
          <w:sz w:val="20"/>
          <w:szCs w:val="20"/>
        </w:rPr>
        <w:t>Warunki zmiany umowy</w:t>
      </w:r>
    </w:p>
    <w:p w14:paraId="74AAAA1A" w14:textId="77777777" w:rsidR="008569B7" w:rsidRPr="00CF3F23" w:rsidRDefault="008569B7" w:rsidP="008569B7">
      <w:pPr>
        <w:pStyle w:val="Akapitzlist"/>
        <w:numPr>
          <w:ilvl w:val="0"/>
          <w:numId w:val="23"/>
        </w:numPr>
        <w:spacing w:before="120" w:after="120" w:line="360" w:lineRule="auto"/>
        <w:ind w:left="283"/>
        <w:jc w:val="both"/>
        <w:rPr>
          <w:rFonts w:ascii="Arial Narrow" w:eastAsia="Times New Roman" w:hAnsi="Arial Narrow" w:cs="Arial"/>
          <w:color w:val="auto"/>
          <w:lang w:bidi="ar-SA"/>
        </w:rPr>
      </w:pPr>
      <w:r w:rsidRPr="00CF3F23">
        <w:rPr>
          <w:rFonts w:ascii="Arial Narrow" w:eastAsia="Times New Roman" w:hAnsi="Arial Narrow" w:cs="Arial"/>
          <w:color w:val="auto"/>
          <w:lang w:bidi="ar-SA"/>
        </w:rPr>
        <w:t>Zamawiający zastrzega sobie prawo do zmiany warunków umowy podpisanej z Wykonawcą zamówienia w wyniku przeprowadzonego postępowania, jeżeli spełniony zostanie jeden lub dwa z poniższych warunków:</w:t>
      </w:r>
    </w:p>
    <w:p w14:paraId="524C8D32" w14:textId="77777777" w:rsidR="008569B7" w:rsidRPr="00CF3F23" w:rsidRDefault="008569B7" w:rsidP="008569B7">
      <w:pPr>
        <w:pStyle w:val="Akapitzlist"/>
        <w:numPr>
          <w:ilvl w:val="0"/>
          <w:numId w:val="14"/>
        </w:numPr>
        <w:spacing w:before="120" w:after="120" w:line="360" w:lineRule="auto"/>
        <w:ind w:left="643"/>
        <w:jc w:val="both"/>
        <w:rPr>
          <w:rFonts w:ascii="Arial Narrow" w:eastAsia="Times New Roman" w:hAnsi="Arial Narrow" w:cs="Arial"/>
          <w:color w:val="auto"/>
          <w:lang w:bidi="ar-SA"/>
        </w:rPr>
      </w:pPr>
      <w:r w:rsidRPr="00CF3F23">
        <w:rPr>
          <w:rFonts w:ascii="Arial Narrow" w:eastAsia="Times New Roman" w:hAnsi="Arial Narrow" w:cs="Arial"/>
          <w:color w:val="auto"/>
          <w:lang w:bidi="ar-SA"/>
        </w:rPr>
        <w:t xml:space="preserve">zmiana uzasadniona będzie sytuacją, której Zamawiający, działając z należytą starannością, </w:t>
      </w:r>
      <w:r w:rsidRPr="00CF3F23">
        <w:rPr>
          <w:rFonts w:ascii="Arial Narrow" w:eastAsia="Times New Roman" w:hAnsi="Arial Narrow" w:cs="Arial"/>
          <w:color w:val="auto"/>
          <w:lang w:bidi="ar-SA"/>
        </w:rPr>
        <w:br/>
        <w:t>nie mógł przewidzieć;</w:t>
      </w:r>
    </w:p>
    <w:p w14:paraId="5DD1AAC7" w14:textId="77777777" w:rsidR="008569B7" w:rsidRPr="00CF3F23" w:rsidRDefault="008569B7" w:rsidP="008569B7">
      <w:pPr>
        <w:pStyle w:val="Akapitzlist"/>
        <w:numPr>
          <w:ilvl w:val="0"/>
          <w:numId w:val="14"/>
        </w:numPr>
        <w:spacing w:before="120" w:after="120" w:line="360" w:lineRule="auto"/>
        <w:ind w:left="643"/>
        <w:jc w:val="both"/>
        <w:rPr>
          <w:rFonts w:ascii="Arial Narrow" w:eastAsia="Times New Roman" w:hAnsi="Arial Narrow" w:cs="Arial"/>
          <w:color w:val="auto"/>
          <w:lang w:bidi="ar-SA"/>
        </w:rPr>
      </w:pPr>
      <w:r w:rsidRPr="00CF3F23">
        <w:rPr>
          <w:rFonts w:ascii="Arial Narrow" w:eastAsia="Times New Roman" w:hAnsi="Arial Narrow" w:cs="Arial"/>
          <w:color w:val="auto"/>
          <w:lang w:bidi="ar-SA"/>
        </w:rPr>
        <w:t>zmiana będzie korzystna dla zamawiającego; </w:t>
      </w:r>
    </w:p>
    <w:p w14:paraId="2C882A76" w14:textId="665D8734" w:rsidR="006D16B4" w:rsidRPr="00CF3F23" w:rsidRDefault="008569B7" w:rsidP="006D16B4">
      <w:pPr>
        <w:pStyle w:val="Akapitzlist"/>
        <w:numPr>
          <w:ilvl w:val="0"/>
          <w:numId w:val="23"/>
        </w:numPr>
        <w:spacing w:before="120" w:line="360" w:lineRule="auto"/>
        <w:ind w:left="283"/>
        <w:jc w:val="both"/>
        <w:rPr>
          <w:rFonts w:ascii="Arial Narrow" w:eastAsia="Times New Roman" w:hAnsi="Arial Narrow" w:cs="Arial"/>
          <w:color w:val="auto"/>
          <w:lang w:bidi="ar-SA"/>
        </w:rPr>
      </w:pPr>
      <w:r w:rsidRPr="00CF3F23">
        <w:rPr>
          <w:rFonts w:ascii="Arial Narrow" w:eastAsia="Times New Roman" w:hAnsi="Arial Narrow" w:cs="Arial"/>
          <w:color w:val="auto"/>
          <w:lang w:bidi="ar-SA"/>
        </w:rPr>
        <w:t>Zmiany mogą dotyczyć w szczególności terminów realizacji z</w:t>
      </w:r>
      <w:r w:rsidR="00641F10">
        <w:rPr>
          <w:rFonts w:ascii="Arial Narrow" w:eastAsia="Times New Roman" w:hAnsi="Arial Narrow" w:cs="Arial"/>
          <w:color w:val="auto"/>
          <w:lang w:bidi="ar-SA"/>
        </w:rPr>
        <w:t xml:space="preserve">amówienia, terminów płatności, </w:t>
      </w:r>
      <w:r w:rsidRPr="00CF3F23">
        <w:rPr>
          <w:rFonts w:ascii="Arial Narrow" w:eastAsia="Times New Roman" w:hAnsi="Arial Narrow" w:cs="Arial"/>
          <w:color w:val="auto"/>
          <w:lang w:bidi="ar-SA"/>
        </w:rPr>
        <w:t>oraz innych przyczyn, których Zamawiający nie mógł przewidzieć.</w:t>
      </w:r>
    </w:p>
    <w:p w14:paraId="4DBE7DCC" w14:textId="3399D485" w:rsidR="00DA09D1" w:rsidRPr="00CF3F23" w:rsidRDefault="00DA09D1" w:rsidP="004757C1">
      <w:pPr>
        <w:keepLines/>
        <w:spacing w:line="360" w:lineRule="auto"/>
        <w:rPr>
          <w:rFonts w:ascii="Arial Narrow" w:hAnsi="Arial Narrow" w:cs="Arial"/>
          <w:b/>
          <w:snapToGrid w:val="0"/>
          <w:kern w:val="20"/>
          <w:sz w:val="20"/>
          <w:szCs w:val="20"/>
        </w:rPr>
      </w:pPr>
    </w:p>
    <w:p w14:paraId="2D0A7F5E" w14:textId="77777777" w:rsidR="00EF5B26" w:rsidRPr="00CF3F23" w:rsidRDefault="00EF5B26" w:rsidP="00DF0254">
      <w:pPr>
        <w:keepLines/>
        <w:spacing w:line="360" w:lineRule="auto"/>
        <w:ind w:left="284"/>
        <w:jc w:val="center"/>
        <w:rPr>
          <w:rFonts w:ascii="Arial Narrow" w:hAnsi="Arial Narrow" w:cs="Arial"/>
          <w:b/>
          <w:snapToGrid w:val="0"/>
          <w:kern w:val="20"/>
          <w:sz w:val="20"/>
          <w:szCs w:val="20"/>
        </w:rPr>
      </w:pPr>
    </w:p>
    <w:p w14:paraId="09C659F0" w14:textId="028E6D79" w:rsidR="00DF0254" w:rsidRPr="00CF3F23" w:rsidRDefault="00DF0254" w:rsidP="00DF0254">
      <w:pPr>
        <w:keepLines/>
        <w:spacing w:line="360" w:lineRule="auto"/>
        <w:ind w:left="284"/>
        <w:jc w:val="center"/>
        <w:rPr>
          <w:rFonts w:ascii="Arial Narrow" w:hAnsi="Arial Narrow" w:cs="Arial"/>
          <w:b/>
          <w:snapToGrid w:val="0"/>
          <w:kern w:val="20"/>
          <w:sz w:val="20"/>
          <w:szCs w:val="20"/>
        </w:rPr>
      </w:pPr>
      <w:r w:rsidRPr="00CF3F23">
        <w:rPr>
          <w:rFonts w:ascii="Arial Narrow" w:hAnsi="Arial Narrow" w:cs="Arial"/>
          <w:b/>
          <w:snapToGrid w:val="0"/>
          <w:kern w:val="20"/>
          <w:sz w:val="20"/>
          <w:szCs w:val="20"/>
        </w:rPr>
        <w:t>§ 7</w:t>
      </w:r>
      <w:r w:rsidR="00FB4F97" w:rsidRPr="00CF3F23">
        <w:rPr>
          <w:rFonts w:ascii="Arial Narrow" w:hAnsi="Arial Narrow" w:cs="Arial"/>
          <w:b/>
          <w:snapToGrid w:val="0"/>
          <w:kern w:val="20"/>
          <w:sz w:val="20"/>
          <w:szCs w:val="20"/>
        </w:rPr>
        <w:t>.</w:t>
      </w:r>
    </w:p>
    <w:p w14:paraId="1974FF5E" w14:textId="77777777" w:rsidR="00DF0254" w:rsidRPr="00CF3F23" w:rsidRDefault="00DF0254" w:rsidP="00DF0254">
      <w:pPr>
        <w:keepLines/>
        <w:spacing w:line="360" w:lineRule="auto"/>
        <w:ind w:left="284"/>
        <w:jc w:val="center"/>
        <w:rPr>
          <w:rFonts w:ascii="Arial Narrow" w:hAnsi="Arial Narrow" w:cs="Arial"/>
          <w:b/>
          <w:snapToGrid w:val="0"/>
          <w:kern w:val="20"/>
          <w:sz w:val="20"/>
          <w:szCs w:val="20"/>
        </w:rPr>
      </w:pPr>
      <w:r w:rsidRPr="00CF3F23">
        <w:rPr>
          <w:rFonts w:ascii="Arial Narrow" w:hAnsi="Arial Narrow" w:cs="Arial"/>
          <w:b/>
          <w:snapToGrid w:val="0"/>
          <w:kern w:val="20"/>
          <w:sz w:val="20"/>
          <w:szCs w:val="20"/>
        </w:rPr>
        <w:t>Postanowienia końcowe</w:t>
      </w:r>
    </w:p>
    <w:p w14:paraId="38756EF3" w14:textId="77777777" w:rsidR="00DF0254" w:rsidRPr="00CF3F23" w:rsidRDefault="00DF0254" w:rsidP="00DF0254">
      <w:pPr>
        <w:keepLines/>
        <w:numPr>
          <w:ilvl w:val="0"/>
          <w:numId w:val="16"/>
        </w:numPr>
        <w:spacing w:line="360" w:lineRule="auto"/>
        <w:ind w:left="284"/>
        <w:jc w:val="both"/>
        <w:rPr>
          <w:rFonts w:ascii="Arial Narrow" w:hAnsi="Arial Narrow" w:cs="Arial"/>
          <w:bCs/>
          <w:snapToGrid w:val="0"/>
          <w:kern w:val="20"/>
          <w:sz w:val="20"/>
          <w:szCs w:val="20"/>
        </w:rPr>
      </w:pPr>
      <w:r w:rsidRPr="00CF3F23">
        <w:rPr>
          <w:rFonts w:ascii="Arial Narrow" w:hAnsi="Arial Narrow" w:cs="Arial"/>
          <w:bCs/>
          <w:snapToGrid w:val="0"/>
          <w:kern w:val="20"/>
          <w:sz w:val="20"/>
          <w:szCs w:val="20"/>
        </w:rPr>
        <w:t>W sprawach nieuregulowanych nin. umową zastosowanie mieć będą przepisy kodeksu cywilnego.</w:t>
      </w:r>
    </w:p>
    <w:p w14:paraId="0C2E23CB" w14:textId="77777777" w:rsidR="00DF0254" w:rsidRPr="00CF3F23" w:rsidRDefault="00DF0254" w:rsidP="00DF0254">
      <w:pPr>
        <w:keepLines/>
        <w:numPr>
          <w:ilvl w:val="0"/>
          <w:numId w:val="16"/>
        </w:numPr>
        <w:spacing w:line="360" w:lineRule="auto"/>
        <w:ind w:left="284"/>
        <w:jc w:val="both"/>
        <w:rPr>
          <w:rFonts w:ascii="Arial Narrow" w:hAnsi="Arial Narrow" w:cs="Arial"/>
          <w:bCs/>
          <w:snapToGrid w:val="0"/>
          <w:kern w:val="20"/>
          <w:sz w:val="20"/>
          <w:szCs w:val="20"/>
        </w:rPr>
      </w:pPr>
      <w:r w:rsidRPr="00CF3F23">
        <w:rPr>
          <w:rFonts w:ascii="Arial Narrow" w:hAnsi="Arial Narrow" w:cs="Arial"/>
          <w:bCs/>
          <w:snapToGrid w:val="0"/>
          <w:kern w:val="20"/>
          <w:sz w:val="20"/>
          <w:szCs w:val="20"/>
        </w:rPr>
        <w:t>W przypadku sporów na tle nin. umowy sądem właściwym będzie sąd właściwy miejscowo dla Zamawiającego.</w:t>
      </w:r>
    </w:p>
    <w:p w14:paraId="611FC91C" w14:textId="77777777" w:rsidR="00DF0254" w:rsidRPr="00CF3F23" w:rsidRDefault="00DF0254" w:rsidP="00DF0254">
      <w:pPr>
        <w:keepLines/>
        <w:numPr>
          <w:ilvl w:val="0"/>
          <w:numId w:val="16"/>
        </w:numPr>
        <w:spacing w:line="360" w:lineRule="auto"/>
        <w:ind w:left="284"/>
        <w:jc w:val="both"/>
        <w:rPr>
          <w:rFonts w:ascii="Arial Narrow" w:hAnsi="Arial Narrow" w:cs="Arial"/>
          <w:bCs/>
          <w:snapToGrid w:val="0"/>
          <w:kern w:val="20"/>
          <w:sz w:val="20"/>
          <w:szCs w:val="20"/>
        </w:rPr>
      </w:pPr>
      <w:r w:rsidRPr="00CF3F23">
        <w:rPr>
          <w:rFonts w:ascii="Arial Narrow" w:hAnsi="Arial Narrow" w:cs="Arial"/>
          <w:bCs/>
          <w:snapToGrid w:val="0"/>
          <w:kern w:val="20"/>
          <w:sz w:val="20"/>
          <w:szCs w:val="20"/>
        </w:rPr>
        <w:t>Zmiany umowy wymagają formy pisemnej pod rygorem nieważności.</w:t>
      </w:r>
    </w:p>
    <w:p w14:paraId="1B731103" w14:textId="77777777" w:rsidR="00FF415D" w:rsidRPr="00CF3F23" w:rsidRDefault="00DF0254" w:rsidP="00DF0254">
      <w:pPr>
        <w:keepLines/>
        <w:numPr>
          <w:ilvl w:val="0"/>
          <w:numId w:val="16"/>
        </w:numPr>
        <w:spacing w:line="360" w:lineRule="auto"/>
        <w:ind w:left="284"/>
        <w:jc w:val="both"/>
        <w:rPr>
          <w:rFonts w:ascii="Arial Narrow" w:hAnsi="Arial Narrow" w:cs="Arial"/>
          <w:bCs/>
          <w:snapToGrid w:val="0"/>
          <w:kern w:val="20"/>
          <w:sz w:val="20"/>
          <w:szCs w:val="20"/>
        </w:rPr>
      </w:pPr>
      <w:r w:rsidRPr="00CF3F23">
        <w:rPr>
          <w:rFonts w:ascii="Arial Narrow" w:hAnsi="Arial Narrow" w:cs="Arial"/>
          <w:bCs/>
          <w:snapToGrid w:val="0"/>
          <w:kern w:val="20"/>
          <w:sz w:val="20"/>
          <w:szCs w:val="20"/>
        </w:rPr>
        <w:t>Umowa została sporządzona w 2 jednobrzmiących egzemplarzach, po 1 dla każdej ze stron.</w:t>
      </w:r>
    </w:p>
    <w:p w14:paraId="286071C3" w14:textId="77777777" w:rsidR="006D453E" w:rsidRPr="00CF3F23" w:rsidRDefault="006D453E" w:rsidP="00AD19E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sz w:val="20"/>
          <w:szCs w:val="20"/>
          <w:highlight w:val="yellow"/>
        </w:rPr>
      </w:pPr>
    </w:p>
    <w:p w14:paraId="16F91F3B" w14:textId="77777777" w:rsidR="00DF0254" w:rsidRPr="00CF3F23" w:rsidRDefault="00DF0254" w:rsidP="00AD19E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sz w:val="20"/>
          <w:szCs w:val="20"/>
          <w:highlight w:val="yellow"/>
        </w:rPr>
      </w:pPr>
    </w:p>
    <w:p w14:paraId="0957E6AA" w14:textId="32E7F180" w:rsidR="00071F36" w:rsidRPr="00CF3F23" w:rsidRDefault="00071F36" w:rsidP="00AD19E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sz w:val="20"/>
          <w:szCs w:val="20"/>
        </w:rPr>
      </w:pPr>
    </w:p>
    <w:p w14:paraId="072888D4" w14:textId="77777777" w:rsidR="00DE0409" w:rsidRPr="00CF3F23" w:rsidRDefault="00DE0409" w:rsidP="00AD19E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sz w:val="20"/>
          <w:szCs w:val="20"/>
        </w:rPr>
      </w:pPr>
    </w:p>
    <w:p w14:paraId="4BB3A525" w14:textId="77777777" w:rsidR="00071F36" w:rsidRPr="00CF3F23" w:rsidRDefault="00071F36" w:rsidP="00AD19E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sz w:val="20"/>
          <w:szCs w:val="20"/>
        </w:rPr>
      </w:pPr>
    </w:p>
    <w:p w14:paraId="1274016A" w14:textId="310E7EC0" w:rsidR="00AD19E8" w:rsidRPr="00CF3F23" w:rsidRDefault="00AD19E8" w:rsidP="00AD19E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t xml:space="preserve">…………………………………………                    </w:t>
      </w:r>
      <w:r w:rsidR="00CF3F23">
        <w:rPr>
          <w:rFonts w:ascii="Arial Narrow" w:hAnsi="Arial Narrow" w:cs="Arial"/>
          <w:sz w:val="20"/>
          <w:szCs w:val="20"/>
        </w:rPr>
        <w:t xml:space="preserve">                                                           </w:t>
      </w:r>
      <w:r w:rsidR="00071F36" w:rsidRPr="00CF3F23">
        <w:rPr>
          <w:rFonts w:ascii="Arial Narrow" w:hAnsi="Arial Narrow" w:cs="Arial"/>
          <w:sz w:val="20"/>
          <w:szCs w:val="20"/>
        </w:rPr>
        <w:t xml:space="preserve"> ………………………………………..</w:t>
      </w:r>
    </w:p>
    <w:p w14:paraId="1CDF7D8B" w14:textId="40F28766" w:rsidR="00071F36" w:rsidRPr="00CF3F23" w:rsidRDefault="00CF3F23" w:rsidP="00CF3F23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20"/>
          <w:szCs w:val="20"/>
        </w:rPr>
      </w:pPr>
      <w:r>
        <w:rPr>
          <w:rFonts w:ascii="Arial Narrow" w:hAnsi="Arial Narrow" w:cs="Arial"/>
          <w:b/>
          <w:sz w:val="20"/>
          <w:szCs w:val="20"/>
        </w:rPr>
        <w:t xml:space="preserve">                </w:t>
      </w:r>
      <w:r w:rsidR="0095724D" w:rsidRPr="00CF3F23">
        <w:rPr>
          <w:rFonts w:ascii="Arial Narrow" w:hAnsi="Arial Narrow" w:cs="Arial"/>
          <w:b/>
          <w:sz w:val="20"/>
          <w:szCs w:val="20"/>
        </w:rPr>
        <w:t>Zamawiający</w:t>
      </w:r>
      <w:r w:rsidR="00AD19E8" w:rsidRPr="00CF3F23">
        <w:rPr>
          <w:rFonts w:ascii="Arial Narrow" w:hAnsi="Arial Narrow" w:cs="Arial"/>
          <w:b/>
          <w:sz w:val="20"/>
          <w:szCs w:val="20"/>
        </w:rPr>
        <w:t xml:space="preserve">                  </w:t>
      </w:r>
      <w:r>
        <w:rPr>
          <w:rFonts w:ascii="Arial Narrow" w:hAnsi="Arial Narrow" w:cs="Arial"/>
          <w:b/>
          <w:sz w:val="20"/>
          <w:szCs w:val="20"/>
        </w:rPr>
        <w:t xml:space="preserve">                       </w:t>
      </w:r>
      <w:r w:rsidR="00AD19E8" w:rsidRPr="00CF3F23">
        <w:rPr>
          <w:rFonts w:ascii="Arial Narrow" w:hAnsi="Arial Narrow" w:cs="Arial"/>
          <w:b/>
          <w:sz w:val="20"/>
          <w:szCs w:val="20"/>
        </w:rPr>
        <w:t xml:space="preserve">                                                   </w:t>
      </w:r>
      <w:r w:rsidR="00071F36" w:rsidRPr="00CF3F23">
        <w:rPr>
          <w:rFonts w:ascii="Arial Narrow" w:hAnsi="Arial Narrow" w:cs="Arial"/>
          <w:b/>
          <w:sz w:val="20"/>
          <w:szCs w:val="20"/>
        </w:rPr>
        <w:t xml:space="preserve">              </w:t>
      </w:r>
      <w:r>
        <w:rPr>
          <w:rFonts w:ascii="Arial Narrow" w:hAnsi="Arial Narrow" w:cs="Arial"/>
          <w:b/>
          <w:sz w:val="20"/>
          <w:szCs w:val="20"/>
        </w:rPr>
        <w:t xml:space="preserve">      </w:t>
      </w:r>
      <w:r w:rsidR="0095724D" w:rsidRPr="00CF3F23">
        <w:rPr>
          <w:rFonts w:ascii="Arial Narrow" w:hAnsi="Arial Narrow" w:cs="Arial"/>
          <w:b/>
          <w:sz w:val="20"/>
          <w:szCs w:val="20"/>
        </w:rPr>
        <w:t>Wykonawca</w:t>
      </w:r>
    </w:p>
    <w:p w14:paraId="121A4F84" w14:textId="6EE9F6F8" w:rsidR="00E94F5C" w:rsidRPr="00CF3F23" w:rsidRDefault="00CF3F23" w:rsidP="00CF3F23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20"/>
          <w:szCs w:val="20"/>
        </w:rPr>
      </w:pPr>
      <w:r>
        <w:rPr>
          <w:rFonts w:ascii="Arial Narrow" w:hAnsi="Arial Narrow" w:cs="Arial"/>
          <w:b/>
          <w:sz w:val="20"/>
          <w:szCs w:val="20"/>
        </w:rPr>
        <w:t xml:space="preserve">               </w:t>
      </w:r>
      <w:r w:rsidR="00AD19E8" w:rsidRPr="00CF3F23">
        <w:rPr>
          <w:rFonts w:ascii="Arial Narrow" w:hAnsi="Arial Narrow" w:cs="Arial"/>
          <w:b/>
          <w:sz w:val="20"/>
          <w:szCs w:val="20"/>
        </w:rPr>
        <w:t xml:space="preserve">podpis i pieczątka                       </w:t>
      </w:r>
      <w:r w:rsidR="00071F36" w:rsidRPr="00CF3F23">
        <w:rPr>
          <w:rFonts w:ascii="Arial Narrow" w:hAnsi="Arial Narrow" w:cs="Arial"/>
          <w:b/>
          <w:sz w:val="20"/>
          <w:szCs w:val="20"/>
        </w:rPr>
        <w:t xml:space="preserve">           </w:t>
      </w:r>
      <w:r w:rsidR="00AD19E8" w:rsidRPr="00CF3F23">
        <w:rPr>
          <w:rFonts w:ascii="Arial Narrow" w:hAnsi="Arial Narrow" w:cs="Arial"/>
          <w:b/>
          <w:sz w:val="20"/>
          <w:szCs w:val="20"/>
        </w:rPr>
        <w:t xml:space="preserve">            </w:t>
      </w:r>
      <w:r>
        <w:rPr>
          <w:rFonts w:ascii="Arial Narrow" w:hAnsi="Arial Narrow" w:cs="Arial"/>
          <w:b/>
          <w:sz w:val="20"/>
          <w:szCs w:val="20"/>
        </w:rPr>
        <w:t xml:space="preserve">                          </w:t>
      </w:r>
      <w:r w:rsidR="00AD19E8" w:rsidRPr="00CF3F23">
        <w:rPr>
          <w:rFonts w:ascii="Arial Narrow" w:hAnsi="Arial Narrow" w:cs="Arial"/>
          <w:b/>
          <w:sz w:val="20"/>
          <w:szCs w:val="20"/>
        </w:rPr>
        <w:t xml:space="preserve">              </w:t>
      </w:r>
      <w:r w:rsidR="00DE0409" w:rsidRPr="00CF3F23">
        <w:rPr>
          <w:rFonts w:ascii="Arial Narrow" w:hAnsi="Arial Narrow" w:cs="Arial"/>
          <w:b/>
          <w:sz w:val="20"/>
          <w:szCs w:val="20"/>
        </w:rPr>
        <w:t xml:space="preserve">               </w:t>
      </w:r>
      <w:r w:rsidR="0060450F" w:rsidRPr="00CF3F23">
        <w:rPr>
          <w:rFonts w:ascii="Arial Narrow" w:hAnsi="Arial Narrow" w:cs="Arial"/>
          <w:b/>
          <w:sz w:val="20"/>
          <w:szCs w:val="20"/>
        </w:rPr>
        <w:t>podpis i pieczątka</w:t>
      </w:r>
    </w:p>
    <w:p w14:paraId="2F13F12A" w14:textId="05ADED83" w:rsidR="005A49B8" w:rsidRPr="00CF3F23" w:rsidRDefault="005A49B8" w:rsidP="00822480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7C7D5B7B" w14:textId="2CAB903E" w:rsidR="005A49B8" w:rsidRPr="00CF3F23" w:rsidRDefault="005A49B8" w:rsidP="00822480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4CC9708A" w14:textId="2D27A6E0" w:rsidR="005A49B8" w:rsidRPr="00CF3F23" w:rsidRDefault="005A49B8" w:rsidP="00822480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6539AD86" w14:textId="222B5548" w:rsidR="005A49B8" w:rsidRPr="00CF3F23" w:rsidRDefault="005A49B8" w:rsidP="00822480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7373709D" w14:textId="533CE2EF" w:rsidR="005A49B8" w:rsidRPr="00CF3F23" w:rsidRDefault="005A49B8" w:rsidP="00822480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0311AA7A" w14:textId="619D716D" w:rsidR="00DE0409" w:rsidRPr="00CF3F23" w:rsidRDefault="00DE0409" w:rsidP="00CF3F23">
      <w:pPr>
        <w:autoSpaceDE w:val="0"/>
        <w:autoSpaceDN w:val="0"/>
        <w:adjustRightInd w:val="0"/>
        <w:spacing w:line="360" w:lineRule="auto"/>
        <w:rPr>
          <w:rFonts w:ascii="Arial Narrow" w:hAnsi="Arial Narrow" w:cs="Arial"/>
          <w:b/>
          <w:sz w:val="20"/>
          <w:szCs w:val="20"/>
        </w:rPr>
      </w:pPr>
    </w:p>
    <w:p w14:paraId="26C7777F" w14:textId="1E0A0817" w:rsidR="005A49B8" w:rsidRPr="00CF3F23" w:rsidRDefault="005A49B8" w:rsidP="00DE0409">
      <w:pPr>
        <w:autoSpaceDE w:val="0"/>
        <w:autoSpaceDN w:val="0"/>
        <w:adjustRightInd w:val="0"/>
        <w:spacing w:line="360" w:lineRule="auto"/>
        <w:jc w:val="right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lastRenderedPageBreak/>
        <w:t xml:space="preserve">Załącznik </w:t>
      </w:r>
      <w:r w:rsidR="00EB5DA7" w:rsidRPr="00CF3F23">
        <w:rPr>
          <w:rFonts w:ascii="Arial Narrow" w:hAnsi="Arial Narrow" w:cs="Arial"/>
          <w:sz w:val="20"/>
          <w:szCs w:val="20"/>
        </w:rPr>
        <w:t xml:space="preserve">nr 1 </w:t>
      </w:r>
      <w:r w:rsidRPr="00CF3F23">
        <w:rPr>
          <w:rFonts w:ascii="Arial Narrow" w:hAnsi="Arial Narrow" w:cs="Arial"/>
          <w:sz w:val="20"/>
          <w:szCs w:val="20"/>
        </w:rPr>
        <w:t>st</w:t>
      </w:r>
      <w:r w:rsidR="00DE0409" w:rsidRPr="00CF3F23">
        <w:rPr>
          <w:rFonts w:ascii="Arial Narrow" w:hAnsi="Arial Narrow" w:cs="Arial"/>
          <w:sz w:val="20"/>
          <w:szCs w:val="20"/>
        </w:rPr>
        <w:t xml:space="preserve">anowiący integralną </w:t>
      </w:r>
      <w:r w:rsidR="004757C1" w:rsidRPr="00CF3F23">
        <w:rPr>
          <w:rFonts w:ascii="Arial Narrow" w:hAnsi="Arial Narrow" w:cs="Arial"/>
          <w:sz w:val="20"/>
          <w:szCs w:val="20"/>
        </w:rPr>
        <w:t>część umowy</w:t>
      </w:r>
    </w:p>
    <w:p w14:paraId="2B9A8E42" w14:textId="29AADF44" w:rsidR="005A49B8" w:rsidRPr="00CF3F23" w:rsidRDefault="005A49B8" w:rsidP="00DE0409">
      <w:pPr>
        <w:autoSpaceDE w:val="0"/>
        <w:autoSpaceDN w:val="0"/>
        <w:adjustRightInd w:val="0"/>
        <w:spacing w:line="360" w:lineRule="auto"/>
        <w:jc w:val="right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 xml:space="preserve">Załącznik nr 1 do umowy </w:t>
      </w:r>
    </w:p>
    <w:p w14:paraId="63503B63" w14:textId="77777777" w:rsidR="005A49B8" w:rsidRPr="00CF3F23" w:rsidRDefault="005A49B8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180334C3" w14:textId="77777777" w:rsidR="005A49B8" w:rsidRPr="00CF3F23" w:rsidRDefault="005A49B8" w:rsidP="005A49B8">
      <w:pPr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>WZÓR</w:t>
      </w:r>
    </w:p>
    <w:p w14:paraId="364F0495" w14:textId="0BDED0A6" w:rsidR="005A49B8" w:rsidRPr="00CF3F23" w:rsidRDefault="000B44F0" w:rsidP="004757C1">
      <w:pPr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sz w:val="20"/>
          <w:szCs w:val="20"/>
        </w:rPr>
      </w:pPr>
      <w:r>
        <w:rPr>
          <w:rFonts w:ascii="Arial Narrow" w:hAnsi="Arial Narrow" w:cs="Arial"/>
          <w:b/>
          <w:sz w:val="20"/>
          <w:szCs w:val="20"/>
        </w:rPr>
        <w:t>PROTOKÓŁ ZDAWCZO-ODBIORCZY</w:t>
      </w:r>
      <w:bookmarkStart w:id="0" w:name="_GoBack"/>
      <w:bookmarkEnd w:id="0"/>
    </w:p>
    <w:p w14:paraId="231BD5FF" w14:textId="77777777" w:rsidR="005A49B8" w:rsidRPr="00CF3F23" w:rsidRDefault="005A49B8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14EE579F" w14:textId="6B965AB4" w:rsidR="005A49B8" w:rsidRPr="00CF3F23" w:rsidRDefault="005A49B8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16A430ED" w14:textId="77777777" w:rsidR="005A49B8" w:rsidRPr="00CF3F23" w:rsidRDefault="005A49B8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 xml:space="preserve">Nazwa Wykonawcy: </w:t>
      </w:r>
      <w:r w:rsidRPr="00CF3F23">
        <w:rPr>
          <w:rFonts w:ascii="Arial Narrow" w:hAnsi="Arial Narrow" w:cs="Arial"/>
          <w:sz w:val="20"/>
          <w:szCs w:val="20"/>
        </w:rPr>
        <w:t>……………………………………………..</w:t>
      </w:r>
    </w:p>
    <w:p w14:paraId="33F5B67C" w14:textId="77777777" w:rsidR="005A49B8" w:rsidRPr="00CF3F23" w:rsidRDefault="005A49B8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ab/>
      </w:r>
    </w:p>
    <w:p w14:paraId="74668A56" w14:textId="77777777" w:rsidR="005A49B8" w:rsidRPr="00CF3F23" w:rsidRDefault="005A49B8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>Nazwa Zamawiającego:</w:t>
      </w:r>
    </w:p>
    <w:p w14:paraId="5F400E79" w14:textId="468F15E7" w:rsidR="005A49B8" w:rsidRPr="00CF3F23" w:rsidRDefault="00DE0409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  <w:lang w:bidi="pl-PL"/>
        </w:rPr>
        <w:t xml:space="preserve">Pozytywne Inicjatywy – Edukacja Sp. z o.o. </w:t>
      </w:r>
      <w:r w:rsidRPr="00CF3F23">
        <w:rPr>
          <w:rFonts w:ascii="Arial Narrow" w:hAnsi="Arial Narrow" w:cs="Arial"/>
          <w:sz w:val="20"/>
          <w:szCs w:val="20"/>
        </w:rPr>
        <w:t xml:space="preserve">z siedzibą w Pucku (84-100), ul. Przebendowskiego 12,  NIP: </w:t>
      </w:r>
      <w:r w:rsidRPr="00CF3F23">
        <w:rPr>
          <w:rFonts w:ascii="Arial Narrow" w:hAnsi="Arial Narrow" w:cs="Arial"/>
          <w:sz w:val="20"/>
          <w:szCs w:val="20"/>
          <w:lang w:bidi="pl-PL"/>
        </w:rPr>
        <w:t>5871689332</w:t>
      </w:r>
      <w:r w:rsidRPr="00CF3F23">
        <w:rPr>
          <w:rFonts w:ascii="Arial Narrow" w:hAnsi="Arial Narrow" w:cs="Arial"/>
          <w:sz w:val="20"/>
          <w:szCs w:val="20"/>
        </w:rPr>
        <w:t xml:space="preserve">, REGON: </w:t>
      </w:r>
      <w:r w:rsidRPr="00CF3F23">
        <w:rPr>
          <w:rFonts w:ascii="Arial Narrow" w:hAnsi="Arial Narrow" w:cs="Arial"/>
          <w:sz w:val="20"/>
          <w:szCs w:val="20"/>
          <w:lang w:bidi="pl-PL"/>
        </w:rPr>
        <w:t>221092650</w:t>
      </w:r>
    </w:p>
    <w:p w14:paraId="4DF8C15C" w14:textId="77777777" w:rsidR="00FD52D7" w:rsidRPr="00CF3F23" w:rsidRDefault="00FD52D7" w:rsidP="00FD52D7">
      <w:pPr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48DDA660" w14:textId="31851555" w:rsidR="00FD52D7" w:rsidRPr="00CF3F23" w:rsidRDefault="00FD52D7" w:rsidP="00DE0409">
      <w:pPr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 xml:space="preserve">Przedmiot protokołu odbioru: </w:t>
      </w:r>
      <w:r w:rsidR="00DE0409" w:rsidRPr="00CF3F23">
        <w:rPr>
          <w:rFonts w:ascii="Arial Narrow" w:hAnsi="Arial Narrow" w:cs="Arial"/>
          <w:sz w:val="20"/>
          <w:szCs w:val="20"/>
        </w:rPr>
        <w:t>świadczenie usługi indywidualnego poradnictwa z zakresu edukacji włączającej dla rodziców/opiekunów prawnych dzieci będących uczestnikami projektu nr FEPM.05.08-IZ.00-0048/23, pn. „Dostępne szkoły w powiecie puckim i w Gdańsku” współfinansowanego ze środków Unii Europejskiej</w:t>
      </w:r>
      <w:r w:rsidR="001D7C1A">
        <w:rPr>
          <w:rFonts w:ascii="Arial Narrow" w:hAnsi="Arial Narrow" w:cs="Arial"/>
          <w:sz w:val="20"/>
          <w:szCs w:val="20"/>
        </w:rPr>
        <w:t xml:space="preserve"> w części … przedmiotu zamówienia,</w:t>
      </w:r>
      <w:r w:rsidR="00DE0409" w:rsidRPr="00CF3F23">
        <w:rPr>
          <w:rFonts w:ascii="Arial Narrow" w:hAnsi="Arial Narrow" w:cs="Arial"/>
          <w:sz w:val="20"/>
          <w:szCs w:val="20"/>
        </w:rPr>
        <w:t xml:space="preserve"> w miesiącu …………….2026 r. Łączna liczba godzin zrealizowanych w ramach indywidualnego poradnictwa w miesiącu…………. 2026 r. wynosi ………………….</w:t>
      </w:r>
    </w:p>
    <w:p w14:paraId="6C18D7E5" w14:textId="77777777" w:rsidR="00DE0409" w:rsidRPr="00CF3F23" w:rsidRDefault="00DE0409" w:rsidP="00DE0409">
      <w:pPr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0E114F39" w14:textId="35FB465A" w:rsidR="00FD52D7" w:rsidRPr="00CF3F23" w:rsidRDefault="00FD52D7" w:rsidP="00FD52D7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>Termin realizacji usługi :</w:t>
      </w:r>
      <w:r w:rsidRPr="00CF3F23">
        <w:rPr>
          <w:rFonts w:ascii="Arial Narrow" w:hAnsi="Arial Narrow" w:cs="Arial"/>
          <w:sz w:val="20"/>
          <w:szCs w:val="20"/>
        </w:rPr>
        <w:t>…………………….</w:t>
      </w:r>
    </w:p>
    <w:p w14:paraId="157935A4" w14:textId="77777777" w:rsidR="00232A2D" w:rsidRPr="00CF3F23" w:rsidRDefault="00232A2D" w:rsidP="00FD52D7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3E669ED8" w14:textId="0B09E3EA" w:rsidR="00FD52D7" w:rsidRPr="00CF3F23" w:rsidRDefault="00232A2D" w:rsidP="00FD52D7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>Usługa została zrealizowana bez zastrzeżeń / z zastrzeżeniami:</w:t>
      </w:r>
    </w:p>
    <w:p w14:paraId="06500C61" w14:textId="77777777" w:rsidR="00232A2D" w:rsidRPr="00CF3F23" w:rsidRDefault="00232A2D" w:rsidP="00FD52D7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70CF4CE9" w14:textId="2EFFA1FB" w:rsidR="00232A2D" w:rsidRPr="00CF3F23" w:rsidRDefault="00232A2D" w:rsidP="0041505C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 xml:space="preserve">Zastrzeżenia </w:t>
      </w:r>
      <w:r w:rsidRPr="00CF3F23">
        <w:rPr>
          <w:rFonts w:ascii="Arial Narrow" w:hAnsi="Arial Narrow" w:cs="Arial"/>
          <w:sz w:val="20"/>
          <w:szCs w:val="20"/>
        </w:rPr>
        <w:t>…………………………………………………………………………………………………………</w:t>
      </w:r>
    </w:p>
    <w:p w14:paraId="3864A50C" w14:textId="118B4E68" w:rsidR="00232A2D" w:rsidRPr="00CF3F23" w:rsidRDefault="00232A2D" w:rsidP="0041505C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t>………………………………………………………………………………………………………….</w:t>
      </w:r>
    </w:p>
    <w:p w14:paraId="55C1B0D6" w14:textId="77777777" w:rsidR="005A49B8" w:rsidRPr="00CF3F23" w:rsidRDefault="005A49B8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69B025DF" w14:textId="6BC7E5A6" w:rsidR="005A49B8" w:rsidRPr="00CF3F23" w:rsidRDefault="00232A2D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 xml:space="preserve">Wykonawca zrealizował usługę, a Zamawiający przyjął realizację usługi/ nie przyjął realizacji usługi. </w:t>
      </w:r>
    </w:p>
    <w:p w14:paraId="1B1E3E25" w14:textId="0AACA91E" w:rsidR="005A49B8" w:rsidRPr="00CF3F23" w:rsidRDefault="005A49B8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2FF25DCB" w14:textId="56D9385E" w:rsidR="00232A2D" w:rsidRPr="00CF3F23" w:rsidRDefault="00232A2D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07DC6DC9" w14:textId="74C518A0" w:rsidR="005A49B8" w:rsidRPr="00CF3F23" w:rsidRDefault="005A49B8" w:rsidP="0041505C">
      <w:pPr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sz w:val="20"/>
          <w:szCs w:val="20"/>
        </w:rPr>
        <w:t>......................</w:t>
      </w:r>
      <w:r w:rsidR="0041505C" w:rsidRPr="00CF3F23">
        <w:rPr>
          <w:rFonts w:ascii="Arial Narrow" w:hAnsi="Arial Narrow" w:cs="Arial"/>
          <w:sz w:val="20"/>
          <w:szCs w:val="20"/>
        </w:rPr>
        <w:t>...........................</w:t>
      </w:r>
      <w:r w:rsidR="0041505C" w:rsidRPr="00CF3F23">
        <w:rPr>
          <w:rFonts w:ascii="Arial Narrow" w:hAnsi="Arial Narrow" w:cs="Arial"/>
          <w:sz w:val="20"/>
          <w:szCs w:val="20"/>
        </w:rPr>
        <w:tab/>
      </w:r>
      <w:r w:rsidR="0041505C" w:rsidRPr="00CF3F23">
        <w:rPr>
          <w:rFonts w:ascii="Arial Narrow" w:hAnsi="Arial Narrow" w:cs="Arial"/>
          <w:sz w:val="20"/>
          <w:szCs w:val="20"/>
        </w:rPr>
        <w:tab/>
      </w:r>
      <w:r w:rsidR="0041505C" w:rsidRPr="00CF3F23">
        <w:rPr>
          <w:rFonts w:ascii="Arial Narrow" w:hAnsi="Arial Narrow" w:cs="Arial"/>
          <w:sz w:val="20"/>
          <w:szCs w:val="20"/>
        </w:rPr>
        <w:tab/>
      </w:r>
      <w:r w:rsidR="0041505C" w:rsidRPr="00CF3F23">
        <w:rPr>
          <w:rFonts w:ascii="Arial Narrow" w:hAnsi="Arial Narrow" w:cs="Arial"/>
          <w:sz w:val="20"/>
          <w:szCs w:val="20"/>
        </w:rPr>
        <w:tab/>
      </w:r>
      <w:r w:rsidRPr="00CF3F23">
        <w:rPr>
          <w:rFonts w:ascii="Arial Narrow" w:hAnsi="Arial Narrow" w:cs="Arial"/>
          <w:sz w:val="20"/>
          <w:szCs w:val="20"/>
        </w:rPr>
        <w:t>.........................................................</w:t>
      </w:r>
    </w:p>
    <w:p w14:paraId="2E6C777C" w14:textId="4D12C1C0" w:rsidR="005A49B8" w:rsidRPr="00CF3F23" w:rsidRDefault="0041505C" w:rsidP="0041505C">
      <w:pPr>
        <w:autoSpaceDE w:val="0"/>
        <w:autoSpaceDN w:val="0"/>
        <w:adjustRightInd w:val="0"/>
        <w:spacing w:line="360" w:lineRule="auto"/>
        <w:jc w:val="center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>(Zamawiający)</w:t>
      </w:r>
      <w:r w:rsidRPr="00CF3F23">
        <w:rPr>
          <w:rFonts w:ascii="Arial Narrow" w:hAnsi="Arial Narrow" w:cs="Arial"/>
          <w:b/>
          <w:sz w:val="20"/>
          <w:szCs w:val="20"/>
        </w:rPr>
        <w:tab/>
        <w:t xml:space="preserve">                             </w:t>
      </w:r>
      <w:r w:rsidRPr="00CF3F23">
        <w:rPr>
          <w:rFonts w:ascii="Arial Narrow" w:hAnsi="Arial Narrow" w:cs="Arial"/>
          <w:b/>
          <w:sz w:val="20"/>
          <w:szCs w:val="20"/>
        </w:rPr>
        <w:tab/>
      </w:r>
      <w:r w:rsidRPr="00CF3F23">
        <w:rPr>
          <w:rFonts w:ascii="Arial Narrow" w:hAnsi="Arial Narrow" w:cs="Arial"/>
          <w:b/>
          <w:sz w:val="20"/>
          <w:szCs w:val="20"/>
        </w:rPr>
        <w:tab/>
      </w:r>
      <w:r w:rsidRPr="00CF3F23">
        <w:rPr>
          <w:rFonts w:ascii="Arial Narrow" w:hAnsi="Arial Narrow" w:cs="Arial"/>
          <w:b/>
          <w:sz w:val="20"/>
          <w:szCs w:val="20"/>
        </w:rPr>
        <w:tab/>
      </w:r>
      <w:r w:rsidR="005A49B8" w:rsidRPr="00CF3F23">
        <w:rPr>
          <w:rFonts w:ascii="Arial Narrow" w:hAnsi="Arial Narrow" w:cs="Arial"/>
          <w:b/>
          <w:sz w:val="20"/>
          <w:szCs w:val="20"/>
        </w:rPr>
        <w:t xml:space="preserve"> (Wykonawca)</w:t>
      </w:r>
    </w:p>
    <w:p w14:paraId="37380436" w14:textId="5A45DA30" w:rsidR="006F367B" w:rsidRPr="00CF3F23" w:rsidRDefault="006F367B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2C265AC1" w14:textId="43FB145A" w:rsidR="0041505C" w:rsidRPr="00CF3F23" w:rsidRDefault="0041505C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</w:p>
    <w:p w14:paraId="0FE9CCA5" w14:textId="266BB4C4" w:rsidR="005A49B8" w:rsidRPr="00CF3F23" w:rsidRDefault="005A49B8" w:rsidP="005A49B8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b/>
          <w:sz w:val="20"/>
          <w:szCs w:val="20"/>
        </w:rPr>
      </w:pPr>
      <w:r w:rsidRPr="00CF3F23">
        <w:rPr>
          <w:rFonts w:ascii="Arial Narrow" w:hAnsi="Arial Narrow" w:cs="Arial"/>
          <w:b/>
          <w:sz w:val="20"/>
          <w:szCs w:val="20"/>
        </w:rPr>
        <w:t xml:space="preserve">Data podpisania protokołu odbioru usługi </w:t>
      </w:r>
      <w:r w:rsidRPr="00CF3F23">
        <w:rPr>
          <w:rFonts w:ascii="Arial Narrow" w:hAnsi="Arial Narrow" w:cs="Arial"/>
          <w:sz w:val="20"/>
          <w:szCs w:val="20"/>
        </w:rPr>
        <w:t>:……………………………</w:t>
      </w:r>
    </w:p>
    <w:p w14:paraId="0015E65E" w14:textId="5218B5AC" w:rsidR="004757C1" w:rsidRPr="00CF3F23" w:rsidRDefault="00EB5DA7" w:rsidP="0041505C">
      <w:pPr>
        <w:autoSpaceDE w:val="0"/>
        <w:autoSpaceDN w:val="0"/>
        <w:adjustRightInd w:val="0"/>
        <w:spacing w:line="360" w:lineRule="auto"/>
        <w:jc w:val="both"/>
        <w:rPr>
          <w:rFonts w:ascii="Arial Narrow" w:hAnsi="Arial Narrow" w:cs="Arial"/>
          <w:sz w:val="20"/>
          <w:szCs w:val="20"/>
        </w:rPr>
      </w:pPr>
      <w:r w:rsidRPr="00CF3F23">
        <w:rPr>
          <w:rFonts w:ascii="Arial Narrow" w:hAnsi="Arial Narrow" w:cs="Arial"/>
          <w:i/>
          <w:sz w:val="20"/>
          <w:szCs w:val="20"/>
        </w:rPr>
        <w:tab/>
      </w:r>
      <w:r w:rsidRPr="00CF3F23">
        <w:rPr>
          <w:rFonts w:ascii="Arial Narrow" w:hAnsi="Arial Narrow" w:cs="Arial"/>
          <w:i/>
          <w:sz w:val="20"/>
          <w:szCs w:val="20"/>
        </w:rPr>
        <w:tab/>
      </w:r>
      <w:r w:rsidRPr="00CF3F23">
        <w:rPr>
          <w:rFonts w:ascii="Arial Narrow" w:hAnsi="Arial Narrow" w:cs="Arial"/>
          <w:i/>
          <w:sz w:val="20"/>
          <w:szCs w:val="20"/>
        </w:rPr>
        <w:tab/>
        <w:t xml:space="preserve">            </w:t>
      </w:r>
      <w:r w:rsidRPr="00CF3F23">
        <w:rPr>
          <w:rFonts w:ascii="Arial Narrow" w:hAnsi="Arial Narrow" w:cs="Arial"/>
          <w:i/>
          <w:sz w:val="20"/>
          <w:szCs w:val="20"/>
        </w:rPr>
        <w:tab/>
      </w:r>
    </w:p>
    <w:sectPr w:rsidR="004757C1" w:rsidRPr="00CF3F23" w:rsidSect="0041505C">
      <w:headerReference w:type="even" r:id="rId8"/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1276" w:right="851" w:bottom="851" w:left="1276" w:header="142" w:footer="48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380965" w14:textId="77777777" w:rsidR="00D44C31" w:rsidRDefault="00D44C31">
      <w:r>
        <w:separator/>
      </w:r>
    </w:p>
  </w:endnote>
  <w:endnote w:type="continuationSeparator" w:id="0">
    <w:p w14:paraId="5439368F" w14:textId="77777777" w:rsidR="00D44C31" w:rsidRDefault="00D44C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Edwardian Script ITC">
    <w:panose1 w:val="030303020407070D0804"/>
    <w:charset w:val="00"/>
    <w:family w:val="script"/>
    <w:pitch w:val="variable"/>
    <w:sig w:usb0="00000003" w:usb1="00000000" w:usb2="00000000" w:usb3="00000000" w:csb0="00000001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IDFont+F2">
    <w:charset w:val="00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B585BE" w14:textId="2575E297" w:rsidR="002C2633" w:rsidRPr="00124D4A" w:rsidRDefault="00961205" w:rsidP="00C66032">
    <w:pPr>
      <w:pStyle w:val="Stopka"/>
      <w:tabs>
        <w:tab w:val="clear" w:pos="4536"/>
        <w:tab w:val="clear" w:pos="9072"/>
        <w:tab w:val="left" w:pos="2565"/>
      </w:tabs>
      <w:ind w:left="-709"/>
      <w:jc w:val="center"/>
    </w:pPr>
    <w:r>
      <w:rPr>
        <w:noProof/>
      </w:rPr>
      <w:drawing>
        <wp:inline distT="0" distB="0" distL="0" distR="0" wp14:anchorId="368275C0" wp14:editId="45EC17BF">
          <wp:extent cx="5759450" cy="388620"/>
          <wp:effectExtent l="0" t="0" r="0" b="0"/>
          <wp:docPr id="26" name="Obraz 26" descr="Fundusze Europejskie dla Pomorza 2021-2027 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 descr="Fundusze Europejskie dla Pomorza 2021-2027 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59450" cy="3886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B722FC" w14:textId="77777777" w:rsidR="002C2633" w:rsidRPr="00B01F08" w:rsidRDefault="002C2633" w:rsidP="00B01F08">
    <w:pPr>
      <w:pStyle w:val="Stopka"/>
    </w:pPr>
    <w:r>
      <w:rPr>
        <w:noProof/>
      </w:rPr>
      <w:drawing>
        <wp:anchor distT="0" distB="0" distL="114300" distR="114300" simplePos="0" relativeHeight="251656704" behindDoc="0" locked="0" layoutInCell="0" allowOverlap="1" wp14:anchorId="72A63CDE" wp14:editId="6E7A1379">
          <wp:simplePos x="0" y="0"/>
          <wp:positionH relativeFrom="page">
            <wp:align>center</wp:align>
          </wp:positionH>
          <wp:positionV relativeFrom="page">
            <wp:posOffset>9973310</wp:posOffset>
          </wp:positionV>
          <wp:extent cx="7023735" cy="194310"/>
          <wp:effectExtent l="0" t="0" r="0" b="0"/>
          <wp:wrapNone/>
          <wp:docPr id="28" name="Obraz 28" descr="listownik-mono-Pomorskie-FE-UMWP-UE-EFSI-RPO2014-2020-2015-stop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9" descr="listownik-mono-Pomorskie-FE-UMWP-UE-EFSI-RPO2014-2020-2015-stop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23735" cy="194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B08B8FB" w14:textId="77777777" w:rsidR="00D44C31" w:rsidRDefault="00D44C31">
      <w:r>
        <w:separator/>
      </w:r>
    </w:p>
  </w:footnote>
  <w:footnote w:type="continuationSeparator" w:id="0">
    <w:p w14:paraId="0DA8F4BD" w14:textId="77777777" w:rsidR="00D44C31" w:rsidRDefault="00D44C3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2C2982A" w14:textId="49CC2E3A" w:rsidR="00D41B6E" w:rsidRDefault="00D44C31">
    <w:pPr>
      <w:pStyle w:val="Nagwek"/>
    </w:pPr>
    <w:r>
      <w:rPr>
        <w:noProof/>
      </w:rPr>
      <w:pict w14:anchorId="7F96732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31247079" o:spid="_x0000_s2050" type="#_x0000_t136" style="position:absolute;margin-left:0;margin-top:0;width:517.1pt;height:172.3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WZÓR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4ED1CB" w14:textId="0CC1E11C" w:rsidR="002C2633" w:rsidRDefault="00D44C31" w:rsidP="003B438A">
    <w:pPr>
      <w:pStyle w:val="Nagwek"/>
      <w:tabs>
        <w:tab w:val="clear" w:pos="9072"/>
        <w:tab w:val="right" w:pos="9639"/>
      </w:tabs>
      <w:ind w:left="-709"/>
      <w:jc w:val="center"/>
    </w:pPr>
    <w:r>
      <w:rPr>
        <w:noProof/>
      </w:rPr>
      <w:pict w14:anchorId="0F10A62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31247080" o:spid="_x0000_s2051" type="#_x0000_t136" style="position:absolute;left:0;text-align:left;margin-left:0;margin-top:0;width:517.1pt;height:172.35pt;rotation:315;z-index:-251651072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WZÓR"/>
          <w10:wrap anchorx="margin" anchory="margin"/>
        </v:shape>
      </w:pict>
    </w:r>
    <w:sdt>
      <w:sdtPr>
        <w:id w:val="-344322354"/>
        <w:docPartObj>
          <w:docPartGallery w:val="Page Numbers (Margins)"/>
          <w:docPartUnique/>
        </w:docPartObj>
      </w:sdtPr>
      <w:sdtEndPr/>
      <w:sdtContent>
        <w:r w:rsidR="002C2633"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 wp14:anchorId="65C82515" wp14:editId="4A43884B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0" b="0"/>
                  <wp:wrapNone/>
                  <wp:docPr id="573" name="Prostokąt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49E87D" w14:textId="2D6ED7C6" w:rsidR="002C2633" w:rsidRDefault="002C2633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 w:cstheme="minorBidi"/>
                                  <w:sz w:val="22"/>
                                  <w:szCs w:val="21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 w:cstheme="minorBidi"/>
                                  <w:sz w:val="22"/>
                                  <w:szCs w:val="21"/>
                                </w:rPr>
                                <w:fldChar w:fldCharType="separate"/>
                              </w:r>
                              <w:r w:rsidR="000B44F0" w:rsidRPr="000B44F0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7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w14:anchorId="65C82515" id="Prostokąt 3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" o:allowincell="f" filled="f" stroked="f">
                  <v:textbox style="layout-flow:vertical;mso-layout-flow-alt:bottom-to-top;mso-fit-shape-to-text:t">
                    <w:txbxContent>
                      <w:p w14:paraId="5C49E87D" w14:textId="2D6ED7C6" w:rsidR="002C2633" w:rsidRDefault="002C2633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 w:cstheme="minorBidi"/>
                            <w:sz w:val="22"/>
                            <w:szCs w:val="21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 w:cstheme="minorBidi"/>
                            <w:sz w:val="22"/>
                            <w:szCs w:val="21"/>
                          </w:rPr>
                          <w:fldChar w:fldCharType="separate"/>
                        </w:r>
                        <w:r w:rsidR="000B44F0" w:rsidRPr="000B44F0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7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D41B6E" w:rsidRPr="001251BA">
      <w:rPr>
        <w:noProof/>
      </w:rPr>
      <w:drawing>
        <wp:inline distT="0" distB="0" distL="0" distR="0" wp14:anchorId="511FD04D" wp14:editId="461692F5">
          <wp:extent cx="6210935" cy="643371"/>
          <wp:effectExtent l="0" t="0" r="0" b="0"/>
          <wp:docPr id="25" name="Obraz 25" descr="Ciąg czterech logotypów w kolejności od lewej: 1. Fundusze Europejskie dla Pomorza, 2. Rzeczpospolita Polska, 3. Dofinansowane przez Unię Europejską, 4. Urząd Marszałkowski Województwa Pomorskie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3" descr="Ciąg czterech logotypów w kolejności od lewej: 1. Fundusze Europejskie dla Pomorza, 2. Rzeczpospolita Polska, 3. Dofinansowane przez Unię Europejską, 4. Urząd Marszałkowski Województwa Pomorskie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935" cy="6433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503249" w14:textId="23C40F6B" w:rsidR="002C2633" w:rsidRDefault="00D44C31" w:rsidP="001A02A1">
    <w:pPr>
      <w:pStyle w:val="Nagwek"/>
      <w:ind w:left="-1134"/>
    </w:pPr>
    <w:r>
      <w:rPr>
        <w:noProof/>
      </w:rPr>
      <w:pict w14:anchorId="437CBF4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831247078" o:spid="_x0000_s2049" type="#_x0000_t136" style="position:absolute;left:0;text-align:left;margin-left:0;margin-top:0;width:517.1pt;height:172.3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WZÓR"/>
          <w10:wrap anchorx="margin" anchory="margin"/>
        </v:shape>
      </w:pict>
    </w:r>
    <w:r w:rsidR="002C2633" w:rsidRPr="00FB7887">
      <w:rPr>
        <w:noProof/>
      </w:rPr>
      <w:drawing>
        <wp:inline distT="0" distB="0" distL="0" distR="0" wp14:anchorId="7CFA5058" wp14:editId="29E93515">
          <wp:extent cx="7211458" cy="689212"/>
          <wp:effectExtent l="0" t="0" r="0" b="0"/>
          <wp:docPr id="27" name="Obraz 27" descr="C:\Users\mtwardokus\Desktop\Pasek FE(RPO)+RP+UMWP+UE(EFRR)-2018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mtwardokus\Desktop\Pasek FE(RPO)+RP+UMWP+UE(EFRR)-2018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85408" cy="70583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3"/>
    <w:multiLevelType w:val="singleLevel"/>
    <w:tmpl w:val="0000000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color w:val="000000"/>
      </w:rPr>
    </w:lvl>
  </w:abstractNum>
  <w:abstractNum w:abstractNumId="1" w15:restartNumberingAfterBreak="0">
    <w:nsid w:val="0000000C"/>
    <w:multiLevelType w:val="hybridMultilevel"/>
    <w:tmpl w:val="3F2DBA30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 w15:restartNumberingAfterBreak="0">
    <w:nsid w:val="051D6646"/>
    <w:multiLevelType w:val="hybridMultilevel"/>
    <w:tmpl w:val="C848FD3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24C2921"/>
    <w:multiLevelType w:val="hybridMultilevel"/>
    <w:tmpl w:val="A030FE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5C96D34"/>
    <w:multiLevelType w:val="hybridMultilevel"/>
    <w:tmpl w:val="6F72024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36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5D84573"/>
    <w:multiLevelType w:val="hybridMultilevel"/>
    <w:tmpl w:val="FC666722"/>
    <w:lvl w:ilvl="0" w:tplc="E04A0ABA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8530E3"/>
    <w:multiLevelType w:val="singleLevel"/>
    <w:tmpl w:val="87CC2BA0"/>
    <w:lvl w:ilvl="0">
      <w:start w:val="1"/>
      <w:numFmt w:val="decimal"/>
      <w:lvlText w:val="%1."/>
      <w:lvlJc w:val="left"/>
      <w:pPr>
        <w:tabs>
          <w:tab w:val="num" w:pos="360"/>
        </w:tabs>
        <w:ind w:left="284" w:hanging="284"/>
      </w:pPr>
    </w:lvl>
  </w:abstractNum>
  <w:abstractNum w:abstractNumId="7" w15:restartNumberingAfterBreak="0">
    <w:nsid w:val="1C860025"/>
    <w:multiLevelType w:val="hybridMultilevel"/>
    <w:tmpl w:val="073A8A4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5B64827A">
      <w:numFmt w:val="bullet"/>
      <w:lvlText w:val=""/>
      <w:lvlJc w:val="left"/>
      <w:pPr>
        <w:ind w:left="1080" w:hanging="360"/>
      </w:pPr>
      <w:rPr>
        <w:rFonts w:ascii="Symbol" w:eastAsia="Arial Unicode MS" w:hAnsi="Symbol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7A2429"/>
    <w:multiLevelType w:val="hybridMultilevel"/>
    <w:tmpl w:val="A156DE0C"/>
    <w:lvl w:ilvl="0" w:tplc="1B888D92">
      <w:start w:val="1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28E931B0"/>
    <w:multiLevelType w:val="hybridMultilevel"/>
    <w:tmpl w:val="26F28C06"/>
    <w:lvl w:ilvl="0" w:tplc="4188510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9F2C017E">
      <w:start w:val="1"/>
      <w:numFmt w:val="lowerLetter"/>
      <w:lvlText w:val="%2."/>
      <w:lvlJc w:val="left"/>
      <w:pPr>
        <w:ind w:left="1800" w:hanging="720"/>
      </w:pPr>
      <w:rPr>
        <w:rFonts w:hint="default"/>
      </w:rPr>
    </w:lvl>
    <w:lvl w:ilvl="2" w:tplc="2E1E9FEA">
      <w:start w:val="1"/>
      <w:numFmt w:val="lowerLetter"/>
      <w:lvlText w:val="%3)"/>
      <w:lvlJc w:val="left"/>
      <w:pPr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14A2B26"/>
    <w:multiLevelType w:val="hybridMultilevel"/>
    <w:tmpl w:val="0EA4296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EA10B1"/>
    <w:multiLevelType w:val="hybridMultilevel"/>
    <w:tmpl w:val="845ACE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2E11CB9"/>
    <w:multiLevelType w:val="hybridMultilevel"/>
    <w:tmpl w:val="2B54C2E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DF7534"/>
    <w:multiLevelType w:val="hybridMultilevel"/>
    <w:tmpl w:val="37E240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9FD6A5D"/>
    <w:multiLevelType w:val="hybridMultilevel"/>
    <w:tmpl w:val="85F8FD6A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4253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AA769E7"/>
    <w:multiLevelType w:val="hybridMultilevel"/>
    <w:tmpl w:val="BB040D1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05D7E2C"/>
    <w:multiLevelType w:val="singleLevel"/>
    <w:tmpl w:val="5AEA2A04"/>
    <w:lvl w:ilvl="0">
      <w:start w:val="1"/>
      <w:numFmt w:val="decimal"/>
      <w:lvlText w:val="%1."/>
      <w:lvlJc w:val="left"/>
      <w:pPr>
        <w:tabs>
          <w:tab w:val="num" w:pos="360"/>
        </w:tabs>
        <w:ind w:left="227" w:hanging="227"/>
      </w:pPr>
      <w:rPr>
        <w:i w:val="0"/>
      </w:rPr>
    </w:lvl>
  </w:abstractNum>
  <w:abstractNum w:abstractNumId="17" w15:restartNumberingAfterBreak="0">
    <w:nsid w:val="4DD76B76"/>
    <w:multiLevelType w:val="hybridMultilevel"/>
    <w:tmpl w:val="9E5A53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AE96D36"/>
    <w:multiLevelType w:val="hybridMultilevel"/>
    <w:tmpl w:val="DFDA6D7E"/>
    <w:lvl w:ilvl="0" w:tplc="5CC455AA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9" w15:restartNumberingAfterBreak="0">
    <w:nsid w:val="5BB163E1"/>
    <w:multiLevelType w:val="hybridMultilevel"/>
    <w:tmpl w:val="CFC41F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D5840EE"/>
    <w:multiLevelType w:val="hybridMultilevel"/>
    <w:tmpl w:val="1472A558"/>
    <w:lvl w:ilvl="0" w:tplc="9FBEA5AE">
      <w:start w:val="1"/>
      <w:numFmt w:val="decimal"/>
      <w:lvlText w:val="%1."/>
      <w:lvlJc w:val="left"/>
      <w:pPr>
        <w:ind w:left="643" w:hanging="360"/>
      </w:pPr>
      <w:rPr>
        <w:b/>
      </w:rPr>
    </w:lvl>
    <w:lvl w:ilvl="1" w:tplc="5B64827A">
      <w:numFmt w:val="bullet"/>
      <w:lvlText w:val=""/>
      <w:lvlJc w:val="left"/>
      <w:pPr>
        <w:ind w:left="1080" w:hanging="360"/>
      </w:pPr>
      <w:rPr>
        <w:rFonts w:ascii="Symbol" w:eastAsia="Arial Unicode MS" w:hAnsi="Symbol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E3318CF"/>
    <w:multiLevelType w:val="hybridMultilevel"/>
    <w:tmpl w:val="E35CC6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FED58EC"/>
    <w:multiLevelType w:val="hybridMultilevel"/>
    <w:tmpl w:val="63A2AB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621D89"/>
    <w:multiLevelType w:val="hybridMultilevel"/>
    <w:tmpl w:val="9B60357C"/>
    <w:lvl w:ilvl="0" w:tplc="4D760C3C">
      <w:start w:val="1"/>
      <w:numFmt w:val="decimal"/>
      <w:lvlText w:val="%1."/>
      <w:lvlJc w:val="left"/>
      <w:pPr>
        <w:ind w:left="64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24" w15:restartNumberingAfterBreak="0">
    <w:nsid w:val="6D8420CF"/>
    <w:multiLevelType w:val="hybridMultilevel"/>
    <w:tmpl w:val="C9A09B1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DAA6683"/>
    <w:multiLevelType w:val="hybridMultilevel"/>
    <w:tmpl w:val="011E2FDE"/>
    <w:lvl w:ilvl="0" w:tplc="4EF0AF9A">
      <w:start w:val="1"/>
      <w:numFmt w:val="upperRoman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F5C7BF8"/>
    <w:multiLevelType w:val="hybridMultilevel"/>
    <w:tmpl w:val="A282C324"/>
    <w:lvl w:ilvl="0" w:tplc="B788926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F7724A"/>
    <w:multiLevelType w:val="hybridMultilevel"/>
    <w:tmpl w:val="53B0DCC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66B48F1"/>
    <w:multiLevelType w:val="hybridMultilevel"/>
    <w:tmpl w:val="D688D71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B0F413F"/>
    <w:multiLevelType w:val="hybridMultilevel"/>
    <w:tmpl w:val="C55840D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CB56C53"/>
    <w:multiLevelType w:val="hybridMultilevel"/>
    <w:tmpl w:val="0D84C5FC"/>
    <w:lvl w:ilvl="0" w:tplc="D06095B2">
      <w:start w:val="1"/>
      <w:numFmt w:val="decimal"/>
      <w:lvlText w:val="%1)"/>
      <w:lvlJc w:val="left"/>
      <w:pPr>
        <w:ind w:left="785" w:hanging="360"/>
      </w:pPr>
      <w:rPr>
        <w:rFonts w:ascii="Arial" w:eastAsia="Times New Roman" w:hAnsi="Arial" w:cs="Arial"/>
        <w:b w:val="0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13"/>
  </w:num>
  <w:num w:numId="3">
    <w:abstractNumId w:val="16"/>
  </w:num>
  <w:num w:numId="4">
    <w:abstractNumId w:val="6"/>
  </w:num>
  <w:num w:numId="5">
    <w:abstractNumId w:val="12"/>
  </w:num>
  <w:num w:numId="6">
    <w:abstractNumId w:val="17"/>
  </w:num>
  <w:num w:numId="7">
    <w:abstractNumId w:val="14"/>
  </w:num>
  <w:num w:numId="8">
    <w:abstractNumId w:val="7"/>
  </w:num>
  <w:num w:numId="9">
    <w:abstractNumId w:val="2"/>
  </w:num>
  <w:num w:numId="10">
    <w:abstractNumId w:val="11"/>
  </w:num>
  <w:num w:numId="11">
    <w:abstractNumId w:val="26"/>
  </w:num>
  <w:num w:numId="12">
    <w:abstractNumId w:val="19"/>
  </w:num>
  <w:num w:numId="13">
    <w:abstractNumId w:val="28"/>
  </w:num>
  <w:num w:numId="14">
    <w:abstractNumId w:val="24"/>
  </w:num>
  <w:num w:numId="15">
    <w:abstractNumId w:val="27"/>
  </w:num>
  <w:num w:numId="16">
    <w:abstractNumId w:val="5"/>
  </w:num>
  <w:num w:numId="17">
    <w:abstractNumId w:val="10"/>
  </w:num>
  <w:num w:numId="18">
    <w:abstractNumId w:val="23"/>
  </w:num>
  <w:num w:numId="19">
    <w:abstractNumId w:val="20"/>
  </w:num>
  <w:num w:numId="20">
    <w:abstractNumId w:val="0"/>
  </w:num>
  <w:num w:numId="21">
    <w:abstractNumId w:val="9"/>
  </w:num>
  <w:num w:numId="22">
    <w:abstractNumId w:val="8"/>
  </w:num>
  <w:num w:numId="23">
    <w:abstractNumId w:val="18"/>
  </w:num>
  <w:num w:numId="24">
    <w:abstractNumId w:val="3"/>
  </w:num>
  <w:num w:numId="25">
    <w:abstractNumId w:val="30"/>
  </w:num>
  <w:num w:numId="26">
    <w:abstractNumId w:val="4"/>
  </w:num>
  <w:num w:numId="27">
    <w:abstractNumId w:val="15"/>
  </w:num>
  <w:num w:numId="28">
    <w:abstractNumId w:val="25"/>
  </w:num>
  <w:num w:numId="29">
    <w:abstractNumId w:val="29"/>
  </w:num>
  <w:num w:numId="30">
    <w:abstractNumId w:val="1"/>
  </w:num>
  <w:num w:numId="31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A02A1"/>
    <w:rsid w:val="00001C70"/>
    <w:rsid w:val="00003D31"/>
    <w:rsid w:val="00010EC1"/>
    <w:rsid w:val="0001342D"/>
    <w:rsid w:val="0002630C"/>
    <w:rsid w:val="0003421A"/>
    <w:rsid w:val="00034D51"/>
    <w:rsid w:val="000357E0"/>
    <w:rsid w:val="00037020"/>
    <w:rsid w:val="00061F20"/>
    <w:rsid w:val="00071F36"/>
    <w:rsid w:val="0007637A"/>
    <w:rsid w:val="00077776"/>
    <w:rsid w:val="00080D83"/>
    <w:rsid w:val="00094B10"/>
    <w:rsid w:val="000968AD"/>
    <w:rsid w:val="000A3871"/>
    <w:rsid w:val="000A508E"/>
    <w:rsid w:val="000B44F0"/>
    <w:rsid w:val="000B6C0C"/>
    <w:rsid w:val="000D23AC"/>
    <w:rsid w:val="000D283E"/>
    <w:rsid w:val="000F65B9"/>
    <w:rsid w:val="00102151"/>
    <w:rsid w:val="00104FBC"/>
    <w:rsid w:val="0011757E"/>
    <w:rsid w:val="00124D4A"/>
    <w:rsid w:val="001270EC"/>
    <w:rsid w:val="001304E7"/>
    <w:rsid w:val="00130B23"/>
    <w:rsid w:val="00135A5D"/>
    <w:rsid w:val="001364AD"/>
    <w:rsid w:val="00143D7C"/>
    <w:rsid w:val="0015230B"/>
    <w:rsid w:val="001527FF"/>
    <w:rsid w:val="001531AE"/>
    <w:rsid w:val="001544F9"/>
    <w:rsid w:val="0016493F"/>
    <w:rsid w:val="0016517E"/>
    <w:rsid w:val="00173780"/>
    <w:rsid w:val="0018721E"/>
    <w:rsid w:val="0019328B"/>
    <w:rsid w:val="001947F8"/>
    <w:rsid w:val="001952DC"/>
    <w:rsid w:val="001958EC"/>
    <w:rsid w:val="001972CD"/>
    <w:rsid w:val="001A02A1"/>
    <w:rsid w:val="001A6506"/>
    <w:rsid w:val="001A6D55"/>
    <w:rsid w:val="001B210F"/>
    <w:rsid w:val="001B3D17"/>
    <w:rsid w:val="001B4460"/>
    <w:rsid w:val="001D288C"/>
    <w:rsid w:val="001D7C1A"/>
    <w:rsid w:val="001F337D"/>
    <w:rsid w:val="002036E1"/>
    <w:rsid w:val="00210F96"/>
    <w:rsid w:val="00227435"/>
    <w:rsid w:val="00232A2D"/>
    <w:rsid w:val="00241C1F"/>
    <w:rsid w:val="002425AE"/>
    <w:rsid w:val="00244E12"/>
    <w:rsid w:val="00251F67"/>
    <w:rsid w:val="00253028"/>
    <w:rsid w:val="002534BB"/>
    <w:rsid w:val="002624AC"/>
    <w:rsid w:val="00263299"/>
    <w:rsid w:val="002C2633"/>
    <w:rsid w:val="002C2C8A"/>
    <w:rsid w:val="002C6347"/>
    <w:rsid w:val="002C6360"/>
    <w:rsid w:val="002C74A9"/>
    <w:rsid w:val="002D1730"/>
    <w:rsid w:val="0030123F"/>
    <w:rsid w:val="00310340"/>
    <w:rsid w:val="00313C3D"/>
    <w:rsid w:val="00315901"/>
    <w:rsid w:val="00320AAC"/>
    <w:rsid w:val="00323D23"/>
    <w:rsid w:val="00325198"/>
    <w:rsid w:val="00334923"/>
    <w:rsid w:val="0034199A"/>
    <w:rsid w:val="00346304"/>
    <w:rsid w:val="0035095C"/>
    <w:rsid w:val="0035482A"/>
    <w:rsid w:val="003563A2"/>
    <w:rsid w:val="003619F2"/>
    <w:rsid w:val="00365820"/>
    <w:rsid w:val="00375520"/>
    <w:rsid w:val="00395605"/>
    <w:rsid w:val="003961F8"/>
    <w:rsid w:val="003B438A"/>
    <w:rsid w:val="003C3217"/>
    <w:rsid w:val="003C554F"/>
    <w:rsid w:val="003E44A0"/>
    <w:rsid w:val="0040149C"/>
    <w:rsid w:val="00412E68"/>
    <w:rsid w:val="00414478"/>
    <w:rsid w:val="0041505C"/>
    <w:rsid w:val="00427ACB"/>
    <w:rsid w:val="00431CA9"/>
    <w:rsid w:val="00434E8E"/>
    <w:rsid w:val="00445519"/>
    <w:rsid w:val="00450BFD"/>
    <w:rsid w:val="00455195"/>
    <w:rsid w:val="00457ED6"/>
    <w:rsid w:val="00463467"/>
    <w:rsid w:val="00464281"/>
    <w:rsid w:val="0047421C"/>
    <w:rsid w:val="004757C1"/>
    <w:rsid w:val="00492BD3"/>
    <w:rsid w:val="004A0392"/>
    <w:rsid w:val="004B70BD"/>
    <w:rsid w:val="004E3DF1"/>
    <w:rsid w:val="004E735B"/>
    <w:rsid w:val="004F2BC8"/>
    <w:rsid w:val="0052111D"/>
    <w:rsid w:val="005474FA"/>
    <w:rsid w:val="00560FFA"/>
    <w:rsid w:val="005760A9"/>
    <w:rsid w:val="00594464"/>
    <w:rsid w:val="005978E1"/>
    <w:rsid w:val="005A49B8"/>
    <w:rsid w:val="005A76B3"/>
    <w:rsid w:val="005B3BE6"/>
    <w:rsid w:val="005C2D60"/>
    <w:rsid w:val="005C3D9D"/>
    <w:rsid w:val="005D1507"/>
    <w:rsid w:val="005E566E"/>
    <w:rsid w:val="005E5F4D"/>
    <w:rsid w:val="005F6015"/>
    <w:rsid w:val="0060450F"/>
    <w:rsid w:val="00622781"/>
    <w:rsid w:val="00630621"/>
    <w:rsid w:val="00640BFF"/>
    <w:rsid w:val="00641F10"/>
    <w:rsid w:val="006522CC"/>
    <w:rsid w:val="00663C80"/>
    <w:rsid w:val="0069621B"/>
    <w:rsid w:val="006B4267"/>
    <w:rsid w:val="006B42D5"/>
    <w:rsid w:val="006B6491"/>
    <w:rsid w:val="006C11F8"/>
    <w:rsid w:val="006C26C7"/>
    <w:rsid w:val="006C696B"/>
    <w:rsid w:val="006D16B4"/>
    <w:rsid w:val="006D3AC8"/>
    <w:rsid w:val="006D453E"/>
    <w:rsid w:val="006E0065"/>
    <w:rsid w:val="006E1607"/>
    <w:rsid w:val="006F209E"/>
    <w:rsid w:val="006F367B"/>
    <w:rsid w:val="006F4297"/>
    <w:rsid w:val="007075C3"/>
    <w:rsid w:val="00715860"/>
    <w:rsid w:val="00727647"/>
    <w:rsid w:val="00727F94"/>
    <w:rsid w:val="00731A11"/>
    <w:rsid w:val="00732277"/>
    <w:rsid w:val="007337EB"/>
    <w:rsid w:val="00740CA9"/>
    <w:rsid w:val="00745D18"/>
    <w:rsid w:val="00750D23"/>
    <w:rsid w:val="00771321"/>
    <w:rsid w:val="00776530"/>
    <w:rsid w:val="007803B8"/>
    <w:rsid w:val="0078232A"/>
    <w:rsid w:val="0078268C"/>
    <w:rsid w:val="00783A2C"/>
    <w:rsid w:val="007841A7"/>
    <w:rsid w:val="00784E9E"/>
    <w:rsid w:val="00791E8E"/>
    <w:rsid w:val="00793B3D"/>
    <w:rsid w:val="0079740E"/>
    <w:rsid w:val="007A0109"/>
    <w:rsid w:val="007A7B9B"/>
    <w:rsid w:val="007B2500"/>
    <w:rsid w:val="007B5915"/>
    <w:rsid w:val="007C71B0"/>
    <w:rsid w:val="007D1204"/>
    <w:rsid w:val="007D1BD6"/>
    <w:rsid w:val="007D563B"/>
    <w:rsid w:val="007D61D6"/>
    <w:rsid w:val="007D6B57"/>
    <w:rsid w:val="007E1B19"/>
    <w:rsid w:val="007F3623"/>
    <w:rsid w:val="00820136"/>
    <w:rsid w:val="008206C5"/>
    <w:rsid w:val="00822480"/>
    <w:rsid w:val="00827311"/>
    <w:rsid w:val="00834BB4"/>
    <w:rsid w:val="00835187"/>
    <w:rsid w:val="00844B70"/>
    <w:rsid w:val="00856882"/>
    <w:rsid w:val="008569B7"/>
    <w:rsid w:val="008600C3"/>
    <w:rsid w:val="00861AAA"/>
    <w:rsid w:val="008705FA"/>
    <w:rsid w:val="00873501"/>
    <w:rsid w:val="00876326"/>
    <w:rsid w:val="00877183"/>
    <w:rsid w:val="008945D9"/>
    <w:rsid w:val="008B37D7"/>
    <w:rsid w:val="008B6540"/>
    <w:rsid w:val="008E24BB"/>
    <w:rsid w:val="008E4205"/>
    <w:rsid w:val="00907C79"/>
    <w:rsid w:val="009121D9"/>
    <w:rsid w:val="00916B76"/>
    <w:rsid w:val="00926197"/>
    <w:rsid w:val="009318B4"/>
    <w:rsid w:val="00935EEF"/>
    <w:rsid w:val="00952AFD"/>
    <w:rsid w:val="0095724D"/>
    <w:rsid w:val="00961205"/>
    <w:rsid w:val="009723A6"/>
    <w:rsid w:val="00985EF6"/>
    <w:rsid w:val="009944BA"/>
    <w:rsid w:val="009A38F1"/>
    <w:rsid w:val="009B36BC"/>
    <w:rsid w:val="009C1F9F"/>
    <w:rsid w:val="009D2F02"/>
    <w:rsid w:val="009D71C1"/>
    <w:rsid w:val="009E06FE"/>
    <w:rsid w:val="009E10A5"/>
    <w:rsid w:val="009E3470"/>
    <w:rsid w:val="009F2CF0"/>
    <w:rsid w:val="00A0160D"/>
    <w:rsid w:val="00A04690"/>
    <w:rsid w:val="00A26B95"/>
    <w:rsid w:val="00A40DD3"/>
    <w:rsid w:val="00A518B4"/>
    <w:rsid w:val="00A73265"/>
    <w:rsid w:val="00A8311B"/>
    <w:rsid w:val="00A859D8"/>
    <w:rsid w:val="00A9520B"/>
    <w:rsid w:val="00AB1359"/>
    <w:rsid w:val="00AB4215"/>
    <w:rsid w:val="00AC212C"/>
    <w:rsid w:val="00AC239D"/>
    <w:rsid w:val="00AC3292"/>
    <w:rsid w:val="00AD0B94"/>
    <w:rsid w:val="00AD14EC"/>
    <w:rsid w:val="00AD19E8"/>
    <w:rsid w:val="00AD1EFE"/>
    <w:rsid w:val="00AD51FC"/>
    <w:rsid w:val="00AD6434"/>
    <w:rsid w:val="00AD651E"/>
    <w:rsid w:val="00AD7014"/>
    <w:rsid w:val="00AE1814"/>
    <w:rsid w:val="00B01F08"/>
    <w:rsid w:val="00B07793"/>
    <w:rsid w:val="00B16E8F"/>
    <w:rsid w:val="00B2446E"/>
    <w:rsid w:val="00B30401"/>
    <w:rsid w:val="00B50EB3"/>
    <w:rsid w:val="00B63221"/>
    <w:rsid w:val="00B63C54"/>
    <w:rsid w:val="00B63C69"/>
    <w:rsid w:val="00B65EC7"/>
    <w:rsid w:val="00B6637D"/>
    <w:rsid w:val="00B679A8"/>
    <w:rsid w:val="00B70644"/>
    <w:rsid w:val="00B76ABB"/>
    <w:rsid w:val="00B84547"/>
    <w:rsid w:val="00B867F9"/>
    <w:rsid w:val="00BA6C71"/>
    <w:rsid w:val="00BA7367"/>
    <w:rsid w:val="00BB76D0"/>
    <w:rsid w:val="00BC0347"/>
    <w:rsid w:val="00BC0621"/>
    <w:rsid w:val="00BC363C"/>
    <w:rsid w:val="00BC466A"/>
    <w:rsid w:val="00BC7F11"/>
    <w:rsid w:val="00BD2B9E"/>
    <w:rsid w:val="00BE30BD"/>
    <w:rsid w:val="00BE6E0C"/>
    <w:rsid w:val="00BF3BA2"/>
    <w:rsid w:val="00C0581E"/>
    <w:rsid w:val="00C14ED1"/>
    <w:rsid w:val="00C22D04"/>
    <w:rsid w:val="00C2368A"/>
    <w:rsid w:val="00C266A5"/>
    <w:rsid w:val="00C4705E"/>
    <w:rsid w:val="00C62C24"/>
    <w:rsid w:val="00C635B6"/>
    <w:rsid w:val="00C66032"/>
    <w:rsid w:val="00C72F1A"/>
    <w:rsid w:val="00C80B09"/>
    <w:rsid w:val="00C9427A"/>
    <w:rsid w:val="00C95F25"/>
    <w:rsid w:val="00CA5CBD"/>
    <w:rsid w:val="00CB15CA"/>
    <w:rsid w:val="00CC108A"/>
    <w:rsid w:val="00CD2D5C"/>
    <w:rsid w:val="00CD7A67"/>
    <w:rsid w:val="00CE005B"/>
    <w:rsid w:val="00CF3F23"/>
    <w:rsid w:val="00D0361A"/>
    <w:rsid w:val="00D12274"/>
    <w:rsid w:val="00D2646B"/>
    <w:rsid w:val="00D30ADD"/>
    <w:rsid w:val="00D40439"/>
    <w:rsid w:val="00D41B6E"/>
    <w:rsid w:val="00D43A0D"/>
    <w:rsid w:val="00D44C31"/>
    <w:rsid w:val="00D46867"/>
    <w:rsid w:val="00D526F3"/>
    <w:rsid w:val="00D53A65"/>
    <w:rsid w:val="00D5711D"/>
    <w:rsid w:val="00D63CBB"/>
    <w:rsid w:val="00D65260"/>
    <w:rsid w:val="00D70549"/>
    <w:rsid w:val="00D81DBD"/>
    <w:rsid w:val="00D85FCC"/>
    <w:rsid w:val="00D958A0"/>
    <w:rsid w:val="00D96B99"/>
    <w:rsid w:val="00DA09D1"/>
    <w:rsid w:val="00DA17F6"/>
    <w:rsid w:val="00DA2034"/>
    <w:rsid w:val="00DA45D1"/>
    <w:rsid w:val="00DB403A"/>
    <w:rsid w:val="00DB64E1"/>
    <w:rsid w:val="00DC0942"/>
    <w:rsid w:val="00DC10BD"/>
    <w:rsid w:val="00DC733E"/>
    <w:rsid w:val="00DE0409"/>
    <w:rsid w:val="00DE4125"/>
    <w:rsid w:val="00DE5108"/>
    <w:rsid w:val="00DF0254"/>
    <w:rsid w:val="00DF056B"/>
    <w:rsid w:val="00DF112A"/>
    <w:rsid w:val="00DF57BE"/>
    <w:rsid w:val="00DF77D6"/>
    <w:rsid w:val="00E00C0E"/>
    <w:rsid w:val="00E06500"/>
    <w:rsid w:val="00E14307"/>
    <w:rsid w:val="00E16D04"/>
    <w:rsid w:val="00E23822"/>
    <w:rsid w:val="00E415F9"/>
    <w:rsid w:val="00E41C94"/>
    <w:rsid w:val="00E478F9"/>
    <w:rsid w:val="00E57060"/>
    <w:rsid w:val="00E61D88"/>
    <w:rsid w:val="00E723C3"/>
    <w:rsid w:val="00E81ADD"/>
    <w:rsid w:val="00E87616"/>
    <w:rsid w:val="00E94F5C"/>
    <w:rsid w:val="00EA5C16"/>
    <w:rsid w:val="00EB3727"/>
    <w:rsid w:val="00EB4AFD"/>
    <w:rsid w:val="00EB5DA7"/>
    <w:rsid w:val="00EC046F"/>
    <w:rsid w:val="00EC1F93"/>
    <w:rsid w:val="00ED39DD"/>
    <w:rsid w:val="00EE299E"/>
    <w:rsid w:val="00EE6B99"/>
    <w:rsid w:val="00EF000D"/>
    <w:rsid w:val="00EF5B26"/>
    <w:rsid w:val="00F05AC0"/>
    <w:rsid w:val="00F0778F"/>
    <w:rsid w:val="00F2590D"/>
    <w:rsid w:val="00F30401"/>
    <w:rsid w:val="00F44C65"/>
    <w:rsid w:val="00F520AE"/>
    <w:rsid w:val="00F53864"/>
    <w:rsid w:val="00F545A3"/>
    <w:rsid w:val="00F6326E"/>
    <w:rsid w:val="00F71C51"/>
    <w:rsid w:val="00F73CDB"/>
    <w:rsid w:val="00F97829"/>
    <w:rsid w:val="00FB4F97"/>
    <w:rsid w:val="00FB5706"/>
    <w:rsid w:val="00FB5CB8"/>
    <w:rsid w:val="00FB7887"/>
    <w:rsid w:val="00FC184D"/>
    <w:rsid w:val="00FD52D7"/>
    <w:rsid w:val="00FD65BA"/>
    <w:rsid w:val="00FF06C1"/>
    <w:rsid w:val="00FF41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2"/>
    <o:shapelayout v:ext="edit">
      <o:idmap v:ext="edit" data="1"/>
    </o:shapelayout>
  </w:shapeDefaults>
  <w:decimalSymbol w:val=","/>
  <w:listSeparator w:val=";"/>
  <w14:docId w14:val="0D72CB7F"/>
  <w15:docId w15:val="{1652B807-13D6-48C3-9FE7-FC181C207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Pr>
      <w:rFonts w:ascii="Arial" w:hAnsi="Arial"/>
      <w:sz w:val="24"/>
      <w:szCs w:val="24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B16E8F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16E8F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link w:val="TekstdymkaZnak"/>
    <w:rsid w:val="001A02A1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rsid w:val="001A02A1"/>
    <w:rPr>
      <w:rFonts w:ascii="Segoe UI" w:hAnsi="Segoe UI" w:cs="Segoe UI"/>
      <w:sz w:val="18"/>
      <w:szCs w:val="18"/>
    </w:rPr>
  </w:style>
  <w:style w:type="numbering" w:customStyle="1" w:styleId="Bezlisty1">
    <w:name w:val="Bez listy1"/>
    <w:next w:val="Bezlisty"/>
    <w:uiPriority w:val="99"/>
    <w:semiHidden/>
    <w:unhideWhenUsed/>
    <w:rsid w:val="001B3D17"/>
  </w:style>
  <w:style w:type="character" w:customStyle="1" w:styleId="NagwekZnak">
    <w:name w:val="Nagłówek Znak"/>
    <w:basedOn w:val="Domylnaczcionkaakapitu"/>
    <w:link w:val="Nagwek"/>
    <w:uiPriority w:val="99"/>
    <w:rsid w:val="001B3D17"/>
    <w:rPr>
      <w:rFonts w:ascii="Arial" w:hAnsi="Arial"/>
      <w:sz w:val="24"/>
      <w:szCs w:val="24"/>
    </w:rPr>
  </w:style>
  <w:style w:type="character" w:customStyle="1" w:styleId="StopkaZnak">
    <w:name w:val="Stopka Znak"/>
    <w:basedOn w:val="Domylnaczcionkaakapitu"/>
    <w:link w:val="Stopka"/>
    <w:uiPriority w:val="99"/>
    <w:rsid w:val="001B3D17"/>
    <w:rPr>
      <w:rFonts w:ascii="Arial" w:hAnsi="Arial"/>
      <w:sz w:val="24"/>
      <w:szCs w:val="24"/>
    </w:rPr>
  </w:style>
  <w:style w:type="character" w:customStyle="1" w:styleId="AkapitzlistZnak">
    <w:name w:val="Akapit z listą Znak"/>
    <w:link w:val="Akapitzlist"/>
    <w:uiPriority w:val="34"/>
    <w:qFormat/>
    <w:rsid w:val="001B3D17"/>
    <w:rPr>
      <w:rFonts w:ascii="Arial Unicode MS" w:eastAsia="Arial Unicode MS" w:hAnsi="Arial Unicode MS" w:cs="Arial Unicode MS"/>
      <w:color w:val="000000"/>
      <w:lang w:bidi="pl-PL"/>
    </w:rPr>
  </w:style>
  <w:style w:type="paragraph" w:styleId="Akapitzlist">
    <w:name w:val="List Paragraph"/>
    <w:basedOn w:val="Normalny"/>
    <w:link w:val="AkapitzlistZnak"/>
    <w:uiPriority w:val="34"/>
    <w:qFormat/>
    <w:rsid w:val="001B3D17"/>
    <w:pPr>
      <w:widowControl w:val="0"/>
      <w:ind w:left="720"/>
      <w:contextualSpacing/>
    </w:pPr>
    <w:rPr>
      <w:rFonts w:ascii="Arial Unicode MS" w:eastAsia="Arial Unicode MS" w:hAnsi="Arial Unicode MS" w:cs="Arial Unicode MS"/>
      <w:color w:val="000000"/>
      <w:sz w:val="20"/>
      <w:szCs w:val="20"/>
      <w:lang w:bidi="pl-PL"/>
    </w:rPr>
  </w:style>
  <w:style w:type="character" w:styleId="Pogrubienie">
    <w:name w:val="Strong"/>
    <w:basedOn w:val="Domylnaczcionkaakapitu"/>
    <w:uiPriority w:val="22"/>
    <w:qFormat/>
    <w:rsid w:val="00010EC1"/>
    <w:rPr>
      <w:b/>
      <w:bCs/>
    </w:rPr>
  </w:style>
  <w:style w:type="paragraph" w:customStyle="1" w:styleId="Normalny1">
    <w:name w:val="Normalny1"/>
    <w:rsid w:val="00A859D8"/>
    <w:pPr>
      <w:shd w:val="clear" w:color="auto" w:fill="FFFFFF"/>
      <w:suppressAutoHyphens/>
      <w:spacing w:after="200" w:line="276" w:lineRule="auto"/>
    </w:pPr>
    <w:rPr>
      <w:rFonts w:ascii="Calibri" w:eastAsia="Calibri" w:hAnsi="Calibri" w:cs="Calibri"/>
      <w:color w:val="000000"/>
      <w:kern w:val="1"/>
      <w:sz w:val="22"/>
      <w:szCs w:val="22"/>
      <w:u w:color="000000"/>
      <w:lang w:eastAsia="zh-CN" w:bidi="hi-IN"/>
    </w:rPr>
  </w:style>
  <w:style w:type="paragraph" w:customStyle="1" w:styleId="Standard">
    <w:name w:val="Standard"/>
    <w:rsid w:val="00C0581E"/>
    <w:pPr>
      <w:suppressAutoHyphens/>
      <w:autoSpaceDN w:val="0"/>
      <w:textAlignment w:val="baseline"/>
    </w:pPr>
    <w:rPr>
      <w:kern w:val="3"/>
      <w:sz w:val="24"/>
      <w:szCs w:val="24"/>
      <w:lang w:eastAsia="zh-CN"/>
    </w:rPr>
  </w:style>
  <w:style w:type="paragraph" w:styleId="Bezodstpw">
    <w:name w:val="No Spacing"/>
    <w:uiPriority w:val="1"/>
    <w:qFormat/>
    <w:rsid w:val="00EB5DA7"/>
    <w:rPr>
      <w:rFonts w:eastAsia="Edwardian Script ITC"/>
      <w:sz w:val="22"/>
      <w:szCs w:val="22"/>
      <w:lang w:eastAsia="en-US"/>
    </w:rPr>
  </w:style>
  <w:style w:type="table" w:styleId="Tabela-Siatka">
    <w:name w:val="Table Grid"/>
    <w:basedOn w:val="Standardowy"/>
    <w:rsid w:val="000D23A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4540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038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twardokus\Desktop\listownik-Pomorskie-FE-UMWP-UE-EFRR-RPO2014-2020-201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D8E0182-E462-408D-B22D-B1CD9E3974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listownik-Pomorskie-FE-UMWP-UE-EFRR-RPO2014-2020-2018</Template>
  <TotalTime>31</TotalTime>
  <Pages>7</Pages>
  <Words>2172</Words>
  <Characters>13038</Characters>
  <Application>Microsoft Office Word</Application>
  <DocSecurity>0</DocSecurity>
  <Lines>108</Lines>
  <Paragraphs>30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UMWP</Company>
  <LinksUpToDate>false</LinksUpToDate>
  <CharactersWithSpaces>15180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Twardokus Marcin</dc:creator>
  <cp:lastModifiedBy>Pozytywne Inicjatywy</cp:lastModifiedBy>
  <cp:revision>5</cp:revision>
  <cp:lastPrinted>2022-02-17T12:52:00Z</cp:lastPrinted>
  <dcterms:created xsi:type="dcterms:W3CDTF">2025-12-03T10:40:00Z</dcterms:created>
  <dcterms:modified xsi:type="dcterms:W3CDTF">2025-12-08T11:51:00Z</dcterms:modified>
</cp:coreProperties>
</file>